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31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31218B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312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 w:rsidR="0031218B"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181250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6C3EBC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№1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108FF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2E46C3" w:rsidRDefault="002E46C3" w:rsidP="002E46C3">
      <w:pPr>
        <w:sectPr w:rsidR="002E46C3" w:rsidSect="00D418A0">
          <w:headerReference w:type="default" r:id="rId8"/>
          <w:pgSz w:w="11906" w:h="16838"/>
          <w:pgMar w:top="567" w:right="707" w:bottom="567" w:left="1134" w:header="708" w:footer="708" w:gutter="0"/>
          <w:cols w:space="708"/>
          <w:titlePg/>
          <w:docGrid w:linePitch="360"/>
        </w:sectPr>
      </w:pPr>
    </w:p>
    <w:p w:rsidR="00E23ECB" w:rsidRPr="007216F2" w:rsidRDefault="0031218B" w:rsidP="002E46C3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>
        <w:rPr>
          <w:rFonts w:ascii="Times New Roman" w:hAnsi="Times New Roman" w:cs="Times New Roman"/>
          <w:b w:val="0"/>
          <w:sz w:val="26"/>
          <w:szCs w:val="26"/>
          <w:u w:val="single"/>
        </w:rPr>
        <w:lastRenderedPageBreak/>
        <w:t>___________________________________</w:t>
      </w:r>
    </w:p>
    <w:p w:rsidR="002E46C3" w:rsidRPr="002E46C3" w:rsidRDefault="002E46C3" w:rsidP="002E46C3">
      <w:pPr>
        <w:rPr>
          <w:sz w:val="20"/>
          <w:szCs w:val="20"/>
          <w:lang w:eastAsia="ru-RU"/>
        </w:rPr>
      </w:pPr>
    </w:p>
    <w:p w:rsidR="00DF06E7" w:rsidRPr="00DF06E7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2E46C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81250" w:rsidRPr="00D03146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D031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 отдела работы с заявителями №1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D03146">
        <w:rPr>
          <w:rFonts w:ascii="Times New Roman" w:hAnsi="Times New Roman" w:cs="Times New Roman"/>
          <w:sz w:val="26"/>
          <w:szCs w:val="26"/>
        </w:rPr>
        <w:t xml:space="preserve"> – главный государственный налоговый инспектор) относится к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D0314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D03146">
        <w:rPr>
          <w:rFonts w:ascii="Times New Roman" w:hAnsi="Times New Roman" w:cs="Times New Roman"/>
          <w:sz w:val="26"/>
          <w:szCs w:val="26"/>
        </w:rPr>
        <w:t>».</w:t>
      </w:r>
    </w:p>
    <w:p w:rsidR="00181250" w:rsidRPr="00D03146" w:rsidRDefault="00181250" w:rsidP="001812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D03146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D03146">
        <w:rPr>
          <w:rFonts w:ascii="Times New Roman" w:hAnsi="Times New Roman" w:cs="Times New Roman"/>
          <w:bCs/>
          <w:sz w:val="26"/>
          <w:szCs w:val="26"/>
        </w:rPr>
        <w:t>.</w:t>
      </w:r>
    </w:p>
    <w:p w:rsidR="00181250" w:rsidRPr="00D03146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D03146">
        <w:rPr>
          <w:rFonts w:ascii="Times New Roman" w:hAnsi="Times New Roman" w:cs="Times New Roman"/>
          <w:sz w:val="26"/>
          <w:szCs w:val="26"/>
        </w:rPr>
        <w:t>.</w:t>
      </w:r>
    </w:p>
    <w:p w:rsidR="00181250" w:rsidRPr="00D03146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инспектора:</w:t>
      </w:r>
      <w:r w:rsidRPr="00D03146">
        <w:rPr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D03146">
        <w:rPr>
          <w:rFonts w:ascii="Times New Roman" w:hAnsi="Times New Roman"/>
          <w:sz w:val="26"/>
          <w:szCs w:val="26"/>
        </w:rPr>
        <w:t>.</w:t>
      </w:r>
    </w:p>
    <w:p w:rsidR="00181250" w:rsidRPr="00D03146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 w:rsidR="0061711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181250" w:rsidRPr="00D03146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D03146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D03146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181250" w:rsidRPr="00B100DA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81250" w:rsidRPr="00046A51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81250" w:rsidRPr="002B5F6C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81250" w:rsidRPr="002B5F6C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181250" w:rsidRPr="002B5F6C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181250" w:rsidRPr="002B5F6C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81250" w:rsidRPr="002B5F6C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81250" w:rsidRPr="002B5F6C" w:rsidRDefault="00181250" w:rsidP="001812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181250" w:rsidRPr="00046A51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81250" w:rsidRPr="00410F42" w:rsidRDefault="00181250" w:rsidP="001812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181250" w:rsidRPr="00410F42" w:rsidRDefault="00181250" w:rsidP="001812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81250" w:rsidRPr="00410F42" w:rsidRDefault="00181250" w:rsidP="0018125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02.05.2006 N 59-ФЗ "О порядке рассмотрения обращений граждан Российской Федерации"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proofErr w:type="gramStart"/>
      <w:r w:rsidRPr="00410F4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17111"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617111"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181250" w:rsidRPr="00410F42" w:rsidRDefault="00181250" w:rsidP="0018125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Pr="00410F4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17111">
        <w:rPr>
          <w:rFonts w:ascii="Times New Roman" w:hAnsi="Times New Roman"/>
          <w:sz w:val="26"/>
          <w:szCs w:val="26"/>
          <w:lang w:val="ru-RU"/>
        </w:rPr>
        <w:t>.</w:t>
      </w:r>
      <w:proofErr w:type="gramEnd"/>
    </w:p>
    <w:p w:rsidR="00181250" w:rsidRPr="00046A51" w:rsidRDefault="00181250" w:rsidP="00181250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1250" w:rsidRPr="00807D5E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81250" w:rsidRPr="00807D5E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81250" w:rsidRPr="00807D5E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81250" w:rsidRPr="00807D5E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81250" w:rsidRPr="00807D5E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lastRenderedPageBreak/>
        <w:t>инструкции по делопроизводству</w:t>
      </w:r>
    </w:p>
    <w:p w:rsidR="00181250" w:rsidRPr="00807D5E" w:rsidRDefault="00181250" w:rsidP="0018125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D5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1250" w:rsidRPr="00807D5E" w:rsidRDefault="00181250" w:rsidP="0018125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0F42">
        <w:rPr>
          <w:rFonts w:ascii="Times New Roman" w:hAnsi="Times New Roman" w:cs="Times New Roman"/>
          <w:sz w:val="26"/>
          <w:szCs w:val="26"/>
        </w:rPr>
        <w:t>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  <w:r w:rsidR="00617111">
        <w:rPr>
          <w:rFonts w:ascii="Times New Roman" w:hAnsi="Times New Roman" w:cs="Times New Roman"/>
          <w:sz w:val="26"/>
          <w:szCs w:val="26"/>
        </w:rPr>
        <w:t>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принципы предоставления государственных услуг;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требования к предоставлению государственных услуг;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 предоставления государственных услуг в электронной форме;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понятие и принципы функционирования, назначение портала государственных услуг;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права заявителей при получении государственных услуг;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181250" w:rsidRPr="008A1334" w:rsidRDefault="00181250" w:rsidP="0018125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181250" w:rsidRPr="00423BFB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1250" w:rsidRPr="002E3D17" w:rsidRDefault="00181250" w:rsidP="00181250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81250" w:rsidRPr="002E3D17" w:rsidRDefault="00181250" w:rsidP="00181250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 xml:space="preserve">ведение федеральных информационных ресурсов – ЕГРЮЛ, ЕГРИП </w:t>
      </w:r>
      <w:r w:rsidR="004126A7">
        <w:rPr>
          <w:rFonts w:ascii="Times New Roman" w:hAnsi="Times New Roman"/>
          <w:sz w:val="26"/>
          <w:szCs w:val="26"/>
          <w:lang w:val="ru-RU" w:bidi="ar-SA"/>
        </w:rPr>
        <w:t>и</w:t>
      </w:r>
      <w:r w:rsidRPr="002E3D17">
        <w:rPr>
          <w:rFonts w:ascii="Times New Roman" w:hAnsi="Times New Roman"/>
          <w:sz w:val="26"/>
          <w:szCs w:val="26"/>
          <w:lang w:val="ru-RU" w:bidi="ar-SA"/>
        </w:rPr>
        <w:t xml:space="preserve"> предоставления содержащихся в них сведений;</w:t>
      </w:r>
    </w:p>
    <w:p w:rsidR="00181250" w:rsidRPr="00877F44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07C33">
        <w:rPr>
          <w:rFonts w:ascii="Times New Roman" w:eastAsia="Times New Roman" w:hAnsi="Times New Roman" w:cs="Times New Roman"/>
          <w:sz w:val="26"/>
          <w:szCs w:val="26"/>
        </w:rPr>
        <w:t>мения</w:t>
      </w:r>
      <w:r w:rsidRPr="00107C3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107C33">
        <w:rPr>
          <w:rFonts w:ascii="Times New Roman" w:hAnsi="Times New Roman"/>
          <w:bCs/>
          <w:sz w:val="26"/>
          <w:szCs w:val="26"/>
          <w:lang w:eastAsia="ru-RU"/>
        </w:rPr>
        <w:t>необходимые для выполнения работы</w:t>
      </w:r>
      <w:r w:rsidRPr="00877F44">
        <w:rPr>
          <w:rFonts w:ascii="Times New Roman" w:hAnsi="Times New Roman"/>
          <w:bCs/>
          <w:sz w:val="26"/>
          <w:szCs w:val="26"/>
          <w:lang w:eastAsia="ru-RU"/>
        </w:rPr>
        <w:t xml:space="preserve">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1250" w:rsidRPr="002E3D17" w:rsidRDefault="00181250" w:rsidP="001812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181250" w:rsidRPr="002E3D17" w:rsidRDefault="00181250" w:rsidP="001812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81250" w:rsidRPr="002E3D17" w:rsidRDefault="00181250" w:rsidP="001812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1250" w:rsidRPr="002E3D17" w:rsidRDefault="00181250" w:rsidP="001812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181250" w:rsidRPr="002E3D17" w:rsidRDefault="00181250" w:rsidP="001812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81250" w:rsidRPr="00617111" w:rsidRDefault="00181250" w:rsidP="00617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E3D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59075B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181250" w:rsidRPr="00FF4C6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81250" w:rsidRPr="00FF4C6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81250" w:rsidRPr="00FF4C6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 своевременным исполнением поступающих в отдел писем, а также предоставление необходимой информации в отдел общего и хозяйственного обеспечения для формирования отчета в УФНС России по </w:t>
      </w:r>
      <w:proofErr w:type="gramStart"/>
      <w:r w:rsidRPr="00FF4C65">
        <w:rPr>
          <w:rFonts w:ascii="Times New Roman" w:hAnsi="Times New Roman" w:cs="Times New Roman"/>
          <w:bCs/>
          <w:iCs/>
          <w:sz w:val="26"/>
          <w:szCs w:val="26"/>
        </w:rPr>
        <w:t>г</w:t>
      </w:r>
      <w:proofErr w:type="gramEnd"/>
      <w:r w:rsidRPr="00FF4C65">
        <w:rPr>
          <w:rFonts w:ascii="Times New Roman" w:hAnsi="Times New Roman" w:cs="Times New Roman"/>
          <w:bCs/>
          <w:iCs/>
          <w:sz w:val="26"/>
          <w:szCs w:val="26"/>
        </w:rPr>
        <w:t>. Москве по соблюдению исполнительской дисциплины;</w:t>
      </w:r>
    </w:p>
    <w:p w:rsidR="00181250" w:rsidRPr="00FF4C6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выда</w:t>
      </w:r>
      <w:r>
        <w:rPr>
          <w:rFonts w:ascii="Times New Roman" w:hAnsi="Times New Roman" w:cs="Times New Roman"/>
          <w:bCs/>
          <w:iCs/>
          <w:sz w:val="26"/>
          <w:szCs w:val="26"/>
        </w:rPr>
        <w:t>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proofErr w:type="gramStart"/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</w:t>
      </w:r>
      <w:proofErr w:type="gramEnd"/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результатом государственной регистрации юридического лица;</w:t>
      </w:r>
    </w:p>
    <w:p w:rsidR="00181250" w:rsidRPr="00FF4C6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прин</w:t>
      </w:r>
      <w:r>
        <w:rPr>
          <w:rFonts w:ascii="Times New Roman" w:hAnsi="Times New Roman" w:cs="Times New Roman"/>
          <w:bCs/>
          <w:iCs/>
          <w:sz w:val="26"/>
          <w:szCs w:val="26"/>
        </w:rPr>
        <w:t>имать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от заинтересованн</w:t>
      </w:r>
      <w:r>
        <w:rPr>
          <w:rFonts w:ascii="Times New Roman" w:hAnsi="Times New Roman" w:cs="Times New Roman"/>
          <w:bCs/>
          <w:iCs/>
          <w:sz w:val="26"/>
          <w:szCs w:val="26"/>
        </w:rPr>
        <w:t>ых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лиц и анализ</w:t>
      </w:r>
      <w:r>
        <w:rPr>
          <w:rFonts w:ascii="Times New Roman" w:hAnsi="Times New Roman" w:cs="Times New Roman"/>
          <w:bCs/>
          <w:iCs/>
          <w:sz w:val="26"/>
          <w:szCs w:val="26"/>
        </w:rPr>
        <w:t>ировать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об ошибках в базе данных ЕГРЮЛ допущенных регистрирующим органом;</w:t>
      </w:r>
    </w:p>
    <w:p w:rsidR="00181250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составл</w:t>
      </w:r>
      <w:r>
        <w:rPr>
          <w:rFonts w:ascii="Times New Roman" w:hAnsi="Times New Roman" w:cs="Times New Roman"/>
          <w:bCs/>
          <w:iCs/>
          <w:sz w:val="26"/>
          <w:szCs w:val="26"/>
        </w:rPr>
        <w:t>ять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акт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ошибкам, допущенным регистрирующим органом, </w:t>
      </w:r>
      <w:r>
        <w:rPr>
          <w:rFonts w:ascii="Times New Roman" w:hAnsi="Times New Roman" w:cs="Times New Roman"/>
          <w:bCs/>
          <w:iCs/>
          <w:sz w:val="26"/>
          <w:szCs w:val="26"/>
        </w:rPr>
        <w:t>вести статистику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допущенным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ошибкам;</w:t>
      </w:r>
    </w:p>
    <w:p w:rsidR="00181250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34DB9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операций (заданий)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iCs/>
          <w:sz w:val="26"/>
          <w:szCs w:val="26"/>
        </w:rPr>
        <w:t>в случае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возложен</w:t>
      </w:r>
      <w:r>
        <w:rPr>
          <w:rFonts w:ascii="Times New Roman" w:hAnsi="Times New Roman" w:cs="Times New Roman"/>
          <w:bCs/>
          <w:iCs/>
          <w:sz w:val="26"/>
          <w:szCs w:val="26"/>
        </w:rPr>
        <w:t>ия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обязанности ответственного технолога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181250" w:rsidRPr="00FF4C65" w:rsidRDefault="00181250" w:rsidP="00181250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выполнять функции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администратора зала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59075B">
        <w:rPr>
          <w:rFonts w:ascii="Times New Roman" w:hAnsi="Times New Roman" w:cs="Times New Roman"/>
          <w:sz w:val="26"/>
          <w:szCs w:val="26"/>
        </w:rPr>
        <w:t>подготовку писем, запросов и уведомлений, направляемых гражданам и в организации;</w:t>
      </w:r>
    </w:p>
    <w:p w:rsidR="00181250" w:rsidRDefault="00617111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подготовку</w:t>
      </w:r>
      <w:r w:rsidR="00181250"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181250" w:rsidRPr="00107C33">
        <w:rPr>
          <w:rFonts w:ascii="Times New Roman" w:hAnsi="Times New Roman" w:cs="Times New Roman"/>
          <w:bCs/>
          <w:iCs/>
          <w:sz w:val="26"/>
          <w:szCs w:val="26"/>
        </w:rPr>
        <w:t xml:space="preserve">а также </w:t>
      </w:r>
      <w:proofErr w:type="gramStart"/>
      <w:r w:rsidR="00181250">
        <w:rPr>
          <w:rFonts w:ascii="Times New Roman" w:hAnsi="Times New Roman" w:cs="Times New Roman"/>
          <w:bCs/>
          <w:iCs/>
          <w:sz w:val="26"/>
          <w:szCs w:val="26"/>
        </w:rPr>
        <w:t>контроль за</w:t>
      </w:r>
      <w:proofErr w:type="gramEnd"/>
      <w:r w:rsidR="00181250">
        <w:rPr>
          <w:rFonts w:ascii="Times New Roman" w:hAnsi="Times New Roman" w:cs="Times New Roman"/>
          <w:bCs/>
          <w:iCs/>
          <w:sz w:val="26"/>
          <w:szCs w:val="26"/>
        </w:rPr>
        <w:t xml:space="preserve"> их действиями в процессе обучения</w:t>
      </w:r>
      <w:r w:rsidR="00181250" w:rsidRPr="00107C33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 xml:space="preserve">ивать </w:t>
      </w:r>
      <w:r w:rsidRPr="0059075B">
        <w:rPr>
          <w:rFonts w:ascii="Times New Roman" w:hAnsi="Times New Roman" w:cs="Times New Roman"/>
          <w:sz w:val="26"/>
          <w:szCs w:val="26"/>
        </w:rPr>
        <w:t>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законны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интерес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9075B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распоряд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9075B">
        <w:rPr>
          <w:rFonts w:ascii="Times New Roman" w:hAnsi="Times New Roman" w:cs="Times New Roman"/>
          <w:sz w:val="26"/>
          <w:szCs w:val="26"/>
        </w:rPr>
        <w:t xml:space="preserve">к </w:t>
      </w:r>
      <w:r w:rsidRPr="0059075B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по </w:t>
      </w:r>
      <w:proofErr w:type="gramStart"/>
      <w:r w:rsidRPr="0059075B">
        <w:rPr>
          <w:rFonts w:ascii="Times New Roman" w:hAnsi="Times New Roman" w:cs="Times New Roman"/>
          <w:iCs/>
          <w:sz w:val="26"/>
          <w:szCs w:val="26"/>
        </w:rPr>
        <w:t>г</w:t>
      </w:r>
      <w:proofErr w:type="gramEnd"/>
      <w:r w:rsidRPr="0059075B">
        <w:rPr>
          <w:rFonts w:ascii="Times New Roman" w:hAnsi="Times New Roman" w:cs="Times New Roman"/>
          <w:iCs/>
          <w:sz w:val="26"/>
          <w:szCs w:val="26"/>
        </w:rPr>
        <w:t>. Москве</w:t>
      </w:r>
      <w:r w:rsidRPr="0059075B">
        <w:rPr>
          <w:rFonts w:ascii="Times New Roman" w:hAnsi="Times New Roman" w:cs="Times New Roman"/>
          <w:sz w:val="26"/>
          <w:szCs w:val="26"/>
        </w:rPr>
        <w:t>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поддерж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ую и и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9075B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181250" w:rsidRPr="0059075B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181250" w:rsidRPr="0059075B" w:rsidRDefault="00181250" w:rsidP="00617111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81250" w:rsidRPr="0059075B" w:rsidRDefault="00181250" w:rsidP="00617111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81250" w:rsidRPr="0059075B" w:rsidRDefault="00617111" w:rsidP="00617111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181250" w:rsidRPr="0059075B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181250" w:rsidRPr="0059075B" w:rsidRDefault="00181250" w:rsidP="00617111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 xml:space="preserve">осуществление иных функций, предусмотренных нормативными правовыми актами Российской Федерации, ФНС России, УФНС России по </w:t>
      </w:r>
      <w:proofErr w:type="gramStart"/>
      <w:r w:rsidRPr="0059075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9075B">
        <w:rPr>
          <w:rFonts w:ascii="Times New Roman" w:hAnsi="Times New Roman" w:cs="Times New Roman"/>
          <w:sz w:val="26"/>
          <w:szCs w:val="26"/>
        </w:rPr>
        <w:t>. Москве, а также регламентами и иными внутренними документами Инспекции.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право: </w:t>
      </w:r>
    </w:p>
    <w:p w:rsidR="00181250" w:rsidRPr="00E067F4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gramStart"/>
      <w:r w:rsidRPr="00E067F4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E067F4">
        <w:rPr>
          <w:rFonts w:ascii="Times New Roman" w:hAnsi="Times New Roman" w:cs="Times New Roman"/>
          <w:bCs/>
          <w:sz w:val="26"/>
          <w:szCs w:val="26"/>
        </w:rPr>
        <w:t>. Москве;</w:t>
      </w:r>
    </w:p>
    <w:p w:rsidR="00181250" w:rsidRPr="00E067F4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</w:t>
      </w:r>
      <w:proofErr w:type="gramStart"/>
      <w:r w:rsidRPr="00E067F4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E067F4">
        <w:rPr>
          <w:rFonts w:ascii="Times New Roman" w:hAnsi="Times New Roman" w:cs="Times New Roman"/>
          <w:bCs/>
          <w:sz w:val="26"/>
          <w:szCs w:val="26"/>
        </w:rPr>
        <w:t>. Москве, а также к иным базам данных и информационным ресурсам согласно полученному допуску;</w:t>
      </w:r>
    </w:p>
    <w:p w:rsidR="00181250" w:rsidRPr="00E067F4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81250" w:rsidRPr="00E067F4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181250" w:rsidRPr="004924B3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ссии по г. Москве, положением об отделе работы с заявителями </w:t>
      </w:r>
      <w:r w:rsidRPr="004924B3">
        <w:rPr>
          <w:rFonts w:ascii="Times New Roman" w:hAnsi="Times New Roman" w:cs="Times New Roman"/>
          <w:sz w:val="26"/>
          <w:szCs w:val="26"/>
        </w:rPr>
        <w:t>№1, приказами и распоряжениями ФНС России</w:t>
      </w:r>
      <w:proofErr w:type="gramEnd"/>
      <w:r w:rsidRPr="004924B3">
        <w:rPr>
          <w:rFonts w:ascii="Times New Roman" w:hAnsi="Times New Roman" w:cs="Times New Roman"/>
          <w:sz w:val="26"/>
          <w:szCs w:val="26"/>
        </w:rPr>
        <w:t xml:space="preserve">,  приказами УФНС России по </w:t>
      </w:r>
      <w:proofErr w:type="gramStart"/>
      <w:r w:rsidRPr="004924B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24B3">
        <w:rPr>
          <w:rFonts w:ascii="Times New Roman" w:hAnsi="Times New Roman" w:cs="Times New Roman"/>
          <w:sz w:val="26"/>
          <w:szCs w:val="26"/>
        </w:rPr>
        <w:t>. Москве, приказами инспекции, поручениями руководства инспекции.</w:t>
      </w:r>
    </w:p>
    <w:p w:rsidR="00181250" w:rsidRPr="004924B3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4924B3">
        <w:rPr>
          <w:rFonts w:ascii="Times New Roman" w:hAnsi="Times New Roman"/>
          <w:sz w:val="26"/>
          <w:szCs w:val="26"/>
        </w:rPr>
        <w:t xml:space="preserve"> </w:t>
      </w:r>
      <w:r w:rsidRPr="004924B3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4924B3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 xml:space="preserve"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</w:t>
      </w:r>
      <w:proofErr w:type="gramStart"/>
      <w:r w:rsidRPr="004924B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24B3">
        <w:rPr>
          <w:rFonts w:ascii="Times New Roman" w:hAnsi="Times New Roman" w:cs="Times New Roman"/>
          <w:sz w:val="26"/>
          <w:szCs w:val="26"/>
        </w:rPr>
        <w:t>. Москве,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4924B3">
        <w:rPr>
          <w:rFonts w:ascii="Times New Roman" w:hAnsi="Times New Roman" w:cs="Times New Roman"/>
          <w:sz w:val="26"/>
          <w:szCs w:val="26"/>
        </w:rPr>
        <w:t xml:space="preserve"> №1 и функциональными особенностями замещаемой в нем должности гражданской службы:</w:t>
      </w:r>
    </w:p>
    <w:p w:rsidR="00181250" w:rsidRPr="004924B3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924B3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Москве;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181250" w:rsidRPr="000925BC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Москве.</w:t>
      </w:r>
    </w:p>
    <w:p w:rsidR="00181250" w:rsidRPr="000925BC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9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81250" w:rsidRPr="00A26C2A" w:rsidRDefault="00181250" w:rsidP="00181250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Pr="00A26C2A">
        <w:rPr>
          <w:rFonts w:ascii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81250" w:rsidRPr="00A26C2A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181250" w:rsidRPr="00061854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1250" w:rsidRPr="00A26C2A" w:rsidRDefault="00181250" w:rsidP="0018125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181250" w:rsidRPr="00A26C2A" w:rsidRDefault="00181250" w:rsidP="0018125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№ 46 по г. Москве, Положением </w:t>
      </w:r>
      <w:proofErr w:type="gramStart"/>
      <w:r w:rsidRPr="00A26C2A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A26C2A">
        <w:rPr>
          <w:rFonts w:ascii="Times New Roman" w:hAnsi="Times New Roman" w:cs="Times New Roman"/>
          <w:sz w:val="26"/>
          <w:szCs w:val="26"/>
        </w:rPr>
        <w:t xml:space="preserve"> отделе работы с заявителями № 1, регламентами инспекции, иными нормативными актами.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Pr="00E4302F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81250" w:rsidRPr="00A26C2A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181250" w:rsidRPr="00E4302F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181250" w:rsidRPr="00E4302F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181250" w:rsidRPr="00E4302F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181250" w:rsidRPr="00E4302F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81250" w:rsidRPr="001154F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Pr="00496B68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1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. Москве, инспекции.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81250" w:rsidRPr="00496B68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</w:t>
      </w:r>
      <w:r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осуществляемых Межрайонной инспекцией Федеральной налоговой службы №46 по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. Москве: </w:t>
      </w:r>
    </w:p>
    <w:p w:rsidR="00181250" w:rsidRPr="00702531" w:rsidRDefault="00181250" w:rsidP="0018125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531">
        <w:rPr>
          <w:rFonts w:ascii="Times New Roman" w:hAnsi="Times New Roman" w:cs="Times New Roman"/>
          <w:sz w:val="26"/>
          <w:szCs w:val="26"/>
        </w:rPr>
        <w:t>-  прием и выдача документов о государственной регистрации юридических лиц;</w:t>
      </w:r>
    </w:p>
    <w:p w:rsidR="00181250" w:rsidRDefault="00181250" w:rsidP="0018125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02531">
        <w:rPr>
          <w:rFonts w:ascii="Times New Roman" w:hAnsi="Times New Roman" w:cs="Times New Roman"/>
          <w:sz w:val="26"/>
          <w:szCs w:val="26"/>
        </w:rPr>
        <w:t>-консультирование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отдела.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81250" w:rsidRPr="00B272D9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1250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1250" w:rsidRPr="00061854" w:rsidRDefault="00181250" w:rsidP="0018125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B272D9" w:rsidRDefault="00181250" w:rsidP="001812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proofErr w:type="gramStart"/>
      <w:r w:rsidRPr="004924B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4924B3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4924B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  <w:proofErr w:type="gramEnd"/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4673"/>
        <w:gridCol w:w="147"/>
        <w:gridCol w:w="2830"/>
        <w:gridCol w:w="2262"/>
      </w:tblGrid>
      <w:tr w:rsidR="00C804C9" w:rsidRPr="0035731E" w:rsidTr="008F18B6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8F18B6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804C9" w:rsidRPr="0035731E" w:rsidTr="008F18B6">
        <w:trPr>
          <w:trHeight w:val="68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4C9" w:rsidRPr="0035731E" w:rsidTr="008F18B6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32073F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</w:t>
            </w:r>
            <w:proofErr w:type="gramStart"/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C804C9" w:rsidRPr="0032073F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2073F" w:rsidRDefault="00C804C9" w:rsidP="00C804C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8F18B6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C804C9" w:rsidRDefault="00C804C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A6393B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A6393B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A6393B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A6393B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A6393B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A6393B" w:rsidRPr="002B5730" w:rsidTr="00004AD8">
        <w:trPr>
          <w:trHeight w:val="95"/>
        </w:trPr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A6393B" w:rsidRPr="00E23ECB" w:rsidRDefault="00A6393B" w:rsidP="00A6393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формирования дел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A6393B" w:rsidRPr="00E23ECB" w:rsidRDefault="00A6393B" w:rsidP="00A6393B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A6393B" w:rsidRPr="00E30D19" w:rsidRDefault="00A6393B" w:rsidP="00A6393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ФИО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DF06E7" w:rsidRDefault="00A6393B" w:rsidP="00A639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A6393B" w:rsidRPr="00DF06E7" w:rsidRDefault="00A6393B" w:rsidP="00A6393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8F584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 xml:space="preserve">отдела формирования дел </w:t>
      </w:r>
      <w:r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№ 46 по г. Москве (далее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A6393B" w:rsidRPr="005B476B" w:rsidRDefault="00A6393B" w:rsidP="00A639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4C7D82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Pr="003260FF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3260FF">
        <w:rPr>
          <w:rFonts w:ascii="Times New Roman" w:hAnsi="Times New Roman" w:cs="Times New Roman"/>
          <w:sz w:val="26"/>
          <w:szCs w:val="26"/>
        </w:rPr>
        <w:t>.</w:t>
      </w:r>
    </w:p>
    <w:p w:rsidR="00A6393B" w:rsidRPr="003260FF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  <w:r w:rsidRPr="003260F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3260FF">
        <w:rPr>
          <w:rFonts w:ascii="Times New Roman" w:hAnsi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осуществляется </w:t>
      </w:r>
      <w:r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A6393B" w:rsidRPr="00B100DA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6393B" w:rsidRPr="00046A51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A6393B" w:rsidRPr="00046A51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6393B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A6393B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30 марта 2015 г. № 67-ФЗ «О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29 июня 2015 г. №209-ФЗ «О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от 13 июня 2012 г.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от 28 января 2013 г. № ММВ-7-6/43  «Об утверждении Порядка взаимодействия регистрирующих органов по месту нахождения реорганизуемых и создаваемых в результате реорганизации юридических лиц»;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30.09.2016 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лиц в качестве индивидуальных предпринимателей и крестьянских (фермерских) хозяйств»; 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A6393B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  <w:proofErr w:type="gramEnd"/>
    </w:p>
    <w:p w:rsidR="00A6393B" w:rsidRPr="00046A51" w:rsidRDefault="00A6393B" w:rsidP="00A6393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принципов налогового администрирования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A6393B" w:rsidRPr="00E76281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6393B" w:rsidRPr="00E76281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6393B" w:rsidRPr="00E76281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A6393B" w:rsidRPr="00E76281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A6393B" w:rsidRPr="00E76281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A6393B" w:rsidRPr="00E76281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 реестре дисквалифицированных лиц;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lastRenderedPageBreak/>
        <w:t>права заявителей при получении  государственных услуг;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A6393B" w:rsidRPr="00E76281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A6393B" w:rsidRPr="00423BF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6393B" w:rsidRPr="00E76281" w:rsidRDefault="00A6393B" w:rsidP="00A639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A6393B" w:rsidRPr="00E76281" w:rsidRDefault="00A6393B" w:rsidP="00A639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2"/>
    </w:p>
    <w:p w:rsidR="00A6393B" w:rsidRPr="00FC5B3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6393B" w:rsidRPr="00E76281" w:rsidRDefault="00A6393B" w:rsidP="00A639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A6393B" w:rsidRPr="00E7628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 отдел формирования дел,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Контрол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hanging="18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      При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A6393B" w:rsidRPr="00E76281" w:rsidRDefault="00A6393B" w:rsidP="00A6393B">
      <w:pPr>
        <w:numPr>
          <w:ilvl w:val="0"/>
          <w:numId w:val="17"/>
        </w:numPr>
        <w:suppressAutoHyphens/>
        <w:spacing w:after="0" w:line="240" w:lineRule="auto"/>
        <w:ind w:hanging="18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Подб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ирать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соответствующ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ий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устав к комплекту документов, подготовленному для выдачи заявителю;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Завер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ять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 экземпляр учредительных документов юридических лиц;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Печат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ать и оформлять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ки и Справки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по запросам, поступившим из отдела работы с заявителями №2;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Выпис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ки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запросам  в отдел работы с заявителями №1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 отдел общего и хозяйственного обеспечения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соответствии со способом получения;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индивидуальных предпринимателей, изменивших местонахождение на другой регион, по началу реорганизации чужого юридического лица и прекращению деятельности при реорганизации чужого юридического лица из ФКУ «Налог-Сервис» ФНС России в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Москве;</w:t>
      </w:r>
    </w:p>
    <w:p w:rsidR="00A6393B" w:rsidRPr="00884D41" w:rsidRDefault="00A6393B" w:rsidP="00A6393B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Формировать  регистрационные дела юридических лиц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 индив</w:t>
      </w: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идуальн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ых</w:t>
      </w: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предпринимател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ей</w:t>
      </w: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Составл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ять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документов, содержащихся в регистрационных  делах юридических лиц и индивидуальных предпринимателей;</w:t>
      </w:r>
    </w:p>
    <w:p w:rsidR="00A6393B" w:rsidRDefault="00A6393B" w:rsidP="00A6393B">
      <w:pPr>
        <w:numPr>
          <w:ilvl w:val="0"/>
          <w:numId w:val="21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Подгот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вливать сопроводительные письма для пересылки регистрационных дел юридических лиц  и индивидуальных предпринимателей в Инспекции по месту учета налогоплательщиков при смене адреса на другой регион и при реорганизации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чужих юридических лиц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</w:p>
    <w:p w:rsidR="00A6393B" w:rsidRPr="00EC1896" w:rsidRDefault="00A6393B" w:rsidP="00A6393B">
      <w:pPr>
        <w:numPr>
          <w:ilvl w:val="0"/>
          <w:numId w:val="21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Реализация положений Федерального закона  №83-ФЗ от 02.07.2005г. «О внесении изменений в Федеральный закон «О государственной регистрации юридических лиц и индивидуальных предпринимателей» (далее – 83-ФЗ) в соответствии с Приказом ФНС России от 16.11.2005 N САЭ-3-09/591@ и Приказом ФНС России от 08.09.2005 N САЭ-3-09/442@» (с изменениями от  23.06.2006) в и методическими рекомендациями, направленными письмом ФНС России от 18.01.2006г. №ЧД-14-09</w:t>
      </w:r>
      <w:proofErr w:type="gramEnd"/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/11дсп@: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прием, регистрация, учет и выдача справок о наличии признаков  недействующего юридического лица (далее – справка); 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 возврат в инспекции ФНС России по </w:t>
      </w:r>
      <w:proofErr w:type="gramStart"/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 справок, не отвечающих требованиям к их оформлению и срокам направления в регистрирующий орган;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ввод в информационную систему сведений со справок и контроль введенной информации;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принятие и печать Решений о предстоящем исключении недействующего юридического лица из ЕГРЮЛ;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формирование и передача файла для публикации в журнале «Вестник государственной регистрации»;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внесение сведений от заинтересованных лиц, чьи права и интересы затрагиваются в связи с исключением недействующего юридического лица из ЕГРЮЛ;</w:t>
      </w:r>
    </w:p>
    <w:p w:rsidR="00A6393B" w:rsidRPr="00EC1896" w:rsidRDefault="00A6393B" w:rsidP="00A6393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внесение в ЕГРЮЛ записей об исключении из государственного реестра организаций, для которых подошел срок исключения;</w:t>
      </w:r>
    </w:p>
    <w:p w:rsidR="00A6393B" w:rsidRPr="00EC1896" w:rsidRDefault="00A6393B" w:rsidP="00A6393B">
      <w:pPr>
        <w:numPr>
          <w:ilvl w:val="0"/>
          <w:numId w:val="22"/>
        </w:numPr>
        <w:tabs>
          <w:tab w:val="clear" w:pos="900"/>
          <w:tab w:val="left" w:pos="72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Предоставление в УФНС России по </w:t>
      </w:r>
      <w:proofErr w:type="gramStart"/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C18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 еженедельных отчетов о ходе работ по реализации положений Федерального закона 83-ФЗ от 02.07.2005г.;</w:t>
      </w:r>
    </w:p>
    <w:p w:rsidR="00A6393B" w:rsidRPr="00AA5C00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AA5C0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оввод</w:t>
      </w:r>
      <w:proofErr w:type="spellEnd"/>
      <w:r w:rsidRPr="00AA5C0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данных после сканирования;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A6393B" w:rsidRPr="0081670A" w:rsidRDefault="00A6393B" w:rsidP="00A6393B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    Вести переписку отдела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 Управлением ФНС России по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установленн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ую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отчетности по предмету деятельности отдела;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Соблюдать правила эксплуатации оргтехники, не допускать к работе на технических  средствах посторонних лиц;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A6393B" w:rsidRPr="00E76281" w:rsidRDefault="00A6393B" w:rsidP="00A6393B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Соблюдать правила делового общения и нормы служебного этикета;</w:t>
      </w:r>
    </w:p>
    <w:p w:rsidR="00A6393B" w:rsidRDefault="00A6393B" w:rsidP="00A6393B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иных функций, предусмотренных нормативными правовыми актами Российской Федерации, ФНС России, УФНС России по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Москве, а также регламентами и иными внутренними документами Инспекции.</w:t>
      </w:r>
    </w:p>
    <w:p w:rsidR="00A6393B" w:rsidRPr="00F4061E" w:rsidRDefault="00A6393B" w:rsidP="00A6393B">
      <w:pPr>
        <w:tabs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4061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F4061E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F4061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имеет право:</w:t>
      </w:r>
      <w:r w:rsidRPr="00F4061E">
        <w:rPr>
          <w:szCs w:val="18"/>
        </w:rPr>
        <w:t xml:space="preserve"> </w:t>
      </w:r>
    </w:p>
    <w:p w:rsidR="00A6393B" w:rsidRPr="00A1664D" w:rsidRDefault="00A6393B" w:rsidP="00A6393B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 получение в установленном порядке электронной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цифровой 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подписи используемой для формирования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  <w:proofErr w:type="gramEnd"/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 подготовку запросов по поручению начальника  отдела; </w:t>
      </w:r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.М</w:t>
      </w:r>
      <w:proofErr w:type="gramEnd"/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оскве;</w:t>
      </w:r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A6393B" w:rsidRPr="000E7BA0" w:rsidRDefault="00A6393B" w:rsidP="00A6393B">
      <w:pPr>
        <w:numPr>
          <w:ilvl w:val="0"/>
          <w:numId w:val="19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A6393B" w:rsidRPr="000925B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утвержденным руководителем УФНС России по г. Москве, положением 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 отделе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формирования дел,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приказами инспекции, поручениями руководства инспекции.</w:t>
      </w:r>
    </w:p>
    <w:p w:rsidR="00A6393B" w:rsidRPr="000925B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№46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0925BC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формирования дел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Москве.</w:t>
      </w:r>
    </w:p>
    <w:p w:rsidR="00A6393B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3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6393B" w:rsidRPr="00BA27C3" w:rsidRDefault="00A6393B" w:rsidP="00A639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27C3">
        <w:rPr>
          <w:rFonts w:ascii="Times New Roman" w:hAnsi="Times New Roman" w:cs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A6393B" w:rsidRPr="000E7BA0" w:rsidRDefault="00A6393B" w:rsidP="00A639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>- пе</w:t>
      </w:r>
      <w:r>
        <w:rPr>
          <w:rFonts w:ascii="Times New Roman" w:hAnsi="Times New Roman" w:cs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 w:cs="Times New Roman"/>
          <w:sz w:val="26"/>
          <w:szCs w:val="26"/>
        </w:rPr>
        <w:t>;</w:t>
      </w:r>
    </w:p>
    <w:p w:rsidR="00A6393B" w:rsidRPr="000E7BA0" w:rsidRDefault="00A6393B" w:rsidP="00A639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 xml:space="preserve">- печати выписок по запросам заявителей; </w:t>
      </w:r>
    </w:p>
    <w:p w:rsidR="00A6393B" w:rsidRPr="000E7BA0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lastRenderedPageBreak/>
        <w:t>- подготовки комплекта документов на выдачу Заявителю в соответствии с наличием  всех необходимых печатей и подписей;</w:t>
      </w:r>
    </w:p>
    <w:p w:rsidR="00A6393B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7BA0">
        <w:rPr>
          <w:rFonts w:ascii="Times New Roman" w:hAnsi="Times New Roman" w:cs="Times New Roman"/>
          <w:sz w:val="26"/>
          <w:szCs w:val="26"/>
        </w:rPr>
        <w:t>правильности формирования регистрационных дел юридических лиц и индивидуальных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6393B" w:rsidRPr="000E7BA0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предстоящему исключению недействующих юридических лиц.</w:t>
      </w:r>
      <w:r w:rsidRPr="000E7B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393B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6393B" w:rsidRPr="00FC48A0" w:rsidRDefault="00A6393B" w:rsidP="00A6393B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48A0">
        <w:rPr>
          <w:rFonts w:ascii="Times New Roman" w:hAnsi="Times New Roman" w:cs="Times New Roman"/>
          <w:sz w:val="26"/>
          <w:szCs w:val="26"/>
        </w:rPr>
        <w:t>- проверки качества распечатанных документов;</w:t>
      </w:r>
    </w:p>
    <w:p w:rsidR="00A6393B" w:rsidRPr="00FC48A0" w:rsidRDefault="00A6393B" w:rsidP="00A6393B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48A0">
        <w:rPr>
          <w:rFonts w:ascii="Times New Roman" w:hAnsi="Times New Roman" w:cs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A6393B" w:rsidRPr="00FC48A0" w:rsidRDefault="00A6393B" w:rsidP="00A6393B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48A0">
        <w:rPr>
          <w:rFonts w:ascii="Times New Roman" w:hAnsi="Times New Roman" w:cs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A6393B" w:rsidRPr="00A656CB" w:rsidRDefault="00A6393B" w:rsidP="00A6393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A6393B" w:rsidRPr="00A656CB" w:rsidRDefault="00A6393B" w:rsidP="00A6393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A6393B" w:rsidRPr="00A656CB" w:rsidRDefault="00A6393B" w:rsidP="00A6393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>оскве, Положением об отделе формирования дел, регламентами инспекции, иными нормативными актами.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E4302F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6393B" w:rsidRPr="00A656CB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656CB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формирования дел.</w:t>
      </w:r>
    </w:p>
    <w:p w:rsidR="00A6393B" w:rsidRPr="00A656CB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6393B" w:rsidRPr="00E4302F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6393B" w:rsidRPr="00E4302F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A6393B" w:rsidRPr="00E4302F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A6393B" w:rsidRPr="00E4302F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393B" w:rsidRPr="001154F0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FC5B3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</w:t>
      </w:r>
      <w:r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14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16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496B6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A6393B" w:rsidRPr="00A656CB" w:rsidRDefault="00A6393B" w:rsidP="00A6393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100A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Pr="00A656CB">
        <w:rPr>
          <w:rFonts w:ascii="Times New Roman" w:hAnsi="Times New Roman" w:cs="Times New Roman"/>
          <w:sz w:val="26"/>
          <w:szCs w:val="26"/>
        </w:rPr>
        <w:t xml:space="preserve"> предоставление сведений по запросу заявителей из государственных реестров с 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использованием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 xml:space="preserve"> установленного в Инспекции программного продукта в виде выписки;</w:t>
      </w:r>
    </w:p>
    <w:p w:rsidR="00A6393B" w:rsidRPr="00A656CB" w:rsidRDefault="00A6393B" w:rsidP="00A6393B">
      <w:pPr>
        <w:numPr>
          <w:ilvl w:val="0"/>
          <w:numId w:val="20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A6393B" w:rsidRPr="00FC5B38" w:rsidRDefault="00A6393B" w:rsidP="00A6393B">
      <w:pPr>
        <w:numPr>
          <w:ilvl w:val="0"/>
          <w:numId w:val="20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 xml:space="preserve">предоставление пакета документов о 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государственной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 xml:space="preserve"> индивидуального предпринимателя.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B272D9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93B" w:rsidRDefault="00A6393B" w:rsidP="00A63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A6393B" w:rsidRPr="00EB2F86" w:rsidRDefault="00A6393B" w:rsidP="00A63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B2F86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EB2F86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EB2F8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6393B" w:rsidRPr="00EB2F86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A6393B" w:rsidRPr="00EB2F86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A6393B" w:rsidRPr="00EB2F86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A6393B" w:rsidRPr="00EB2F86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сформированных регистрационных дел юридических лиц и индивидуальных предпринимателей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EB2F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393B" w:rsidRPr="0007420A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420A">
        <w:rPr>
          <w:rFonts w:ascii="Times New Roman" w:hAnsi="Times New Roman" w:cs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0742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393B" w:rsidRPr="0007420A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420A">
        <w:rPr>
          <w:rFonts w:ascii="Times New Roman" w:hAnsi="Times New Roman" w:cs="Times New Roman"/>
          <w:sz w:val="26"/>
          <w:szCs w:val="26"/>
        </w:rPr>
        <w:t xml:space="preserve">соблюдение служебной дисциплины; </w:t>
      </w:r>
    </w:p>
    <w:p w:rsidR="00A6393B" w:rsidRPr="0007420A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420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A6393B" w:rsidRDefault="00A6393B" w:rsidP="00A6393B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Pr="00F07AC0" w:rsidRDefault="00A6393B" w:rsidP="00A6393B">
      <w:pPr>
        <w:pStyle w:val="ae"/>
        <w:rPr>
          <w:rFonts w:ascii="Times New Roman" w:eastAsiaTheme="minorHAnsi" w:hAnsi="Times New Roman" w:cs="Times New Roman"/>
          <w:sz w:val="26"/>
          <w:szCs w:val="26"/>
          <w:u w:val="single"/>
          <w:lang w:eastAsia="en-US"/>
        </w:rPr>
      </w:pPr>
      <w:r w:rsidRPr="00F07AC0">
        <w:rPr>
          <w:rFonts w:ascii="Times New Roman" w:eastAsiaTheme="minorHAnsi" w:hAnsi="Times New Roman" w:cs="Times New Roman"/>
          <w:sz w:val="26"/>
          <w:szCs w:val="26"/>
          <w:u w:val="single"/>
          <w:lang w:eastAsia="en-US"/>
        </w:rPr>
        <w:t>Начальник отдела формирования</w:t>
      </w:r>
      <w:r>
        <w:rPr>
          <w:rFonts w:ascii="Times New Roman" w:eastAsiaTheme="minorHAnsi" w:hAnsi="Times New Roman" w:cs="Times New Roman"/>
          <w:sz w:val="26"/>
          <w:szCs w:val="26"/>
          <w:u w:val="single"/>
          <w:lang w:eastAsia="en-US"/>
        </w:rPr>
        <w:t xml:space="preserve"> дел</w:t>
      </w:r>
      <w:r w:rsidRPr="00F07AC0">
        <w:rPr>
          <w:rFonts w:ascii="Times New Roman" w:eastAsiaTheme="minorHAnsi" w:hAnsi="Times New Roman" w:cs="Times New Roman"/>
          <w:sz w:val="26"/>
          <w:szCs w:val="26"/>
          <w:u w:val="single"/>
          <w:lang w:eastAsia="en-US"/>
        </w:rPr>
        <w:t xml:space="preserve">                          </w:t>
      </w:r>
      <w:r>
        <w:rPr>
          <w:rFonts w:ascii="Times New Roman" w:eastAsiaTheme="minorHAnsi" w:hAnsi="Times New Roman" w:cs="Times New Roman"/>
          <w:sz w:val="26"/>
          <w:szCs w:val="26"/>
          <w:u w:val="single"/>
          <w:lang w:eastAsia="en-US"/>
        </w:rPr>
        <w:t>___________________</w:t>
      </w:r>
      <w:r w:rsidRPr="00F07AC0">
        <w:rPr>
          <w:rFonts w:ascii="Times New Roman" w:eastAsiaTheme="minorHAnsi" w:hAnsi="Times New Roman" w:cs="Times New Roman"/>
          <w:sz w:val="26"/>
          <w:szCs w:val="26"/>
          <w:u w:val="single"/>
          <w:lang w:eastAsia="en-US"/>
        </w:rPr>
        <w:t xml:space="preserve">       </w:t>
      </w:r>
    </w:p>
    <w:p w:rsidR="00A6393B" w:rsidRPr="00620140" w:rsidRDefault="00A6393B" w:rsidP="00A6393B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C32AE4">
        <w:rPr>
          <w:rFonts w:ascii="Times New Roman" w:hAnsi="Times New Roman"/>
          <w:i/>
          <w:sz w:val="20"/>
          <w:szCs w:val="20"/>
        </w:rPr>
        <w:t xml:space="preserve">       (наименование отдела инспекции)</w:t>
      </w:r>
      <w:r w:rsidRPr="00620140">
        <w:rPr>
          <w:rFonts w:ascii="Times New Roman" w:hAnsi="Times New Roman"/>
          <w:sz w:val="20"/>
          <w:szCs w:val="20"/>
        </w:rPr>
        <w:t xml:space="preserve">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A6393B" w:rsidRPr="00B97A16" w:rsidRDefault="00A6393B" w:rsidP="00A6393B"/>
    <w:p w:rsidR="00A6393B" w:rsidRPr="00620140" w:rsidRDefault="00A6393B" w:rsidP="00A6393B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C825C1"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u w:val="single"/>
          <w:lang w:eastAsia="en-US"/>
        </w:rPr>
        <w:t>С должностным регламентом ознакомле</w:t>
      </w:r>
      <w:proofErr w:type="gramStart"/>
      <w:r w:rsidRPr="00C825C1"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u w:val="single"/>
          <w:lang w:eastAsia="en-US"/>
        </w:rPr>
        <w:t>н(</w:t>
      </w:r>
      <w:proofErr w:type="gramEnd"/>
      <w:r w:rsidRPr="00C825C1"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u w:val="single"/>
          <w:lang w:eastAsia="en-US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A6393B" w:rsidRPr="00620140" w:rsidRDefault="00A6393B" w:rsidP="00A6393B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A6393B" w:rsidRDefault="00A6393B" w:rsidP="00A6393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A6393B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A6393B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A6393B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A6393B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A6393B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A6393B" w:rsidRPr="002B5730" w:rsidTr="00004AD8">
        <w:trPr>
          <w:trHeight w:val="95"/>
        </w:trPr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A6393B" w:rsidRDefault="00A6393B" w:rsidP="00A6393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 специалиста-эксперта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A6393B" w:rsidRPr="00E23ECB" w:rsidRDefault="00A6393B" w:rsidP="00A6393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A6393B" w:rsidRPr="00E23ECB" w:rsidRDefault="00A6393B" w:rsidP="00A6393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A6393B" w:rsidRPr="00C731E6" w:rsidRDefault="00A6393B" w:rsidP="00A6393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</w:rPr>
        <w:t>_________________________________</w:t>
      </w:r>
    </w:p>
    <w:p w:rsidR="00A6393B" w:rsidRPr="00DF06E7" w:rsidRDefault="00A6393B" w:rsidP="00A639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A6393B" w:rsidRPr="00DF06E7" w:rsidRDefault="00A6393B" w:rsidP="00A6393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8F584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4F8D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A6393B" w:rsidRPr="005B476B" w:rsidRDefault="00A6393B" w:rsidP="00A639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93B" w:rsidRPr="00FE224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главного 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Pr="00731829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  <w:r w:rsidRPr="00731829">
        <w:rPr>
          <w:rFonts w:ascii="Times New Roman" w:hAnsi="Times New Roman" w:cs="Times New Roman"/>
          <w:sz w:val="26"/>
          <w:szCs w:val="26"/>
          <w:u w:val="single"/>
        </w:rPr>
        <w:t>Регулирование в области информационных технологий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осуществляется </w:t>
      </w:r>
      <w:r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A6393B" w:rsidRPr="00B100DA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6393B" w:rsidRPr="00046A51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A6393B" w:rsidRPr="00624F8D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6393B" w:rsidRPr="00624F8D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A6393B" w:rsidRPr="00624F8D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6393B" w:rsidRPr="00624F8D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6393B" w:rsidRPr="00624F8D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624F8D">
        <w:rPr>
          <w:rFonts w:ascii="Times New Roman" w:hAnsi="Times New Roman" w:cs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A6393B" w:rsidRPr="00624F8D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6393B" w:rsidRPr="00624F8D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A6393B" w:rsidRPr="00624F8D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A6393B" w:rsidRPr="00624F8D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6393B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A6393B" w:rsidRPr="00624F8D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A6393B" w:rsidRPr="00624F8D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6393B" w:rsidRPr="00624F8D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6393B" w:rsidRPr="00624F8D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6393B" w:rsidRPr="00624F8D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A6393B" w:rsidRPr="00624F8D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6393B" w:rsidRPr="00624F8D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6393B" w:rsidRPr="00624F8D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24F8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624F8D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6393B" w:rsidRPr="00046A51" w:rsidRDefault="00A6393B" w:rsidP="00A6393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6393B" w:rsidRPr="00583D35" w:rsidRDefault="00A6393B" w:rsidP="00A639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A6393B" w:rsidRPr="00583D35" w:rsidRDefault="00A6393B" w:rsidP="00A639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A6393B" w:rsidRPr="00583D35" w:rsidRDefault="00A6393B" w:rsidP="00A639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A6393B" w:rsidRPr="00583D35" w:rsidRDefault="00A6393B" w:rsidP="00A639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6393B" w:rsidRPr="00583D35" w:rsidRDefault="00A6393B" w:rsidP="00A639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6393B" w:rsidRPr="00583D35" w:rsidRDefault="00A6393B" w:rsidP="00A6393B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A6393B" w:rsidRPr="00624F8D" w:rsidRDefault="00A6393B" w:rsidP="00A6393B">
      <w:pPr>
        <w:pStyle w:val="a3"/>
        <w:numPr>
          <w:ilvl w:val="0"/>
          <w:numId w:val="2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6393B" w:rsidRPr="00624F8D" w:rsidRDefault="00A6393B" w:rsidP="00A6393B">
      <w:pPr>
        <w:pStyle w:val="a3"/>
        <w:numPr>
          <w:ilvl w:val="0"/>
          <w:numId w:val="2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6393B" w:rsidRPr="00624F8D" w:rsidRDefault="00A6393B" w:rsidP="00A6393B">
      <w:pPr>
        <w:pStyle w:val="a3"/>
        <w:numPr>
          <w:ilvl w:val="0"/>
          <w:numId w:val="2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6393B" w:rsidRPr="00624F8D" w:rsidRDefault="00A6393B" w:rsidP="00A6393B">
      <w:pPr>
        <w:pStyle w:val="a3"/>
        <w:numPr>
          <w:ilvl w:val="0"/>
          <w:numId w:val="2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A6393B" w:rsidRPr="00C731E6" w:rsidRDefault="00A6393B" w:rsidP="00A6393B">
      <w:pPr>
        <w:pStyle w:val="a3"/>
        <w:numPr>
          <w:ilvl w:val="0"/>
          <w:numId w:val="2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</w:t>
      </w:r>
      <w:proofErr w:type="spellStart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маршрутизаторы</w:t>
      </w:r>
      <w:proofErr w:type="spellEnd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VP№-узлы</w:t>
      </w:r>
      <w:proofErr w:type="spellEnd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  <w:proofErr w:type="gramEnd"/>
    </w:p>
    <w:p w:rsidR="00A6393B" w:rsidRPr="00C674FF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A6393B" w:rsidRPr="00C731E6" w:rsidRDefault="00A6393B" w:rsidP="00A6393B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A6393B" w:rsidRPr="00423BF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6393B" w:rsidRPr="00624F8D" w:rsidRDefault="00A6393B" w:rsidP="00A639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A6393B" w:rsidRPr="007F271B" w:rsidRDefault="00A6393B" w:rsidP="00A639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A6393B" w:rsidRPr="00C731E6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6393B" w:rsidRPr="00C674FF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A6393B" w:rsidRPr="00C674FF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A6393B" w:rsidRPr="00C674FF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Pr="00C674FF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C674FF">
        <w:rPr>
          <w:rFonts w:ascii="Times New Roman" w:hAnsi="Times New Roman" w:cs="Times New Roman"/>
          <w:sz w:val="26"/>
          <w:szCs w:val="26"/>
        </w:rPr>
        <w:t>язи;</w:t>
      </w:r>
    </w:p>
    <w:p w:rsidR="00A6393B" w:rsidRPr="00C674FF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A6393B" w:rsidRPr="00C674FF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A6393B" w:rsidRPr="00C674FF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lastRenderedPageBreak/>
        <w:t>установка, настройка и работа пользовательского программного обеспечения, ввод в домен, разграничение доступа;</w:t>
      </w:r>
    </w:p>
    <w:p w:rsidR="00A6393B" w:rsidRPr="009253EA" w:rsidRDefault="00A6393B" w:rsidP="00A6393B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отдел информационных технологий, </w:t>
      </w:r>
      <w:r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локальной вычислительной сети;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E901F1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01F1">
        <w:rPr>
          <w:rFonts w:ascii="Times New Roman" w:hAnsi="Times New Roman" w:cs="Times New Roman"/>
          <w:sz w:val="26"/>
          <w:szCs w:val="26"/>
        </w:rPr>
        <w:t>Unix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>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хранения данных;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Единого системного каталога;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службы разрешения имен;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антивирусной защиты;</w:t>
      </w:r>
    </w:p>
    <w:p w:rsidR="00A6393B" w:rsidRPr="00E901F1" w:rsidRDefault="00A6393B" w:rsidP="00A6393B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управления очередью;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осуществление информационного взаимодействия с УФНС России по </w:t>
      </w:r>
      <w:proofErr w:type="gramStart"/>
      <w:r w:rsidRPr="00E901F1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E901F1">
        <w:rPr>
          <w:rFonts w:ascii="Times New Roman" w:hAnsi="Times New Roman" w:cs="Times New Roman"/>
          <w:sz w:val="26"/>
          <w:szCs w:val="26"/>
        </w:rPr>
        <w:t>. Москве в части содействия в получении сведений из регистрирующих налоговых органов России в отношении юридических лиц, осуществляющих реорганизацию и миграцию;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взаимодействие с региональными налоговыми органами: подготовка запросов на выгрузку файлов по отсутствующим юридическим лицам для последующей загрузки в базу данных ЕГРЮЛ, подготовка запросов на выгрузку файлов по юридическим лицам, прекратившим деятельность в другом регистрирующем органе;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ежедневный анализ протоколов ошибок </w:t>
      </w:r>
      <w:proofErr w:type="gramStart"/>
      <w:r w:rsidRPr="00E901F1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901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901F1">
        <w:rPr>
          <w:rFonts w:ascii="Times New Roman" w:hAnsi="Times New Roman" w:cs="Times New Roman"/>
          <w:sz w:val="26"/>
          <w:szCs w:val="26"/>
        </w:rPr>
        <w:t>ЮЛ</w:t>
      </w:r>
      <w:proofErr w:type="gramEnd"/>
      <w:r w:rsidRPr="00E901F1">
        <w:rPr>
          <w:rFonts w:ascii="Times New Roman" w:hAnsi="Times New Roman" w:cs="Times New Roman"/>
          <w:sz w:val="26"/>
          <w:szCs w:val="26"/>
        </w:rPr>
        <w:t>, связь с разработчиком для их исправления;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установка программных комплексов для сотрудников инспекции, проходивших обучение в соответствии с планами повышения квалификации и профессиональной переподготовки с выходом в сеть Интернет;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внедрение и сопровождение ведомственных и прикладных программ, находящихся в ведении Инспекции;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обучение и консультирование пользователей ведомственных прикладных программ;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организация и обеспечение постановки задач на выполнение работ, а так же обеспечение контроля качества выполнения работ при взаимодействии НО с ФКУ “Налог- </w:t>
      </w:r>
      <w:proofErr w:type="spellStart"/>
      <w:proofErr w:type="gramStart"/>
      <w:r w:rsidRPr="00E901F1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E901F1">
        <w:rPr>
          <w:rFonts w:ascii="Times New Roman" w:hAnsi="Times New Roman" w:cs="Times New Roman"/>
          <w:sz w:val="26"/>
          <w:szCs w:val="26"/>
        </w:rPr>
        <w:t>ервис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>” ФНС России;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lastRenderedPageBreak/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соблюдение сроков исполнения документов, заданий, поручений начальника отдела информационных технологий и вышестоящего руководства;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A6393B" w:rsidRPr="00E901F1" w:rsidRDefault="00A6393B" w:rsidP="00A6393B">
      <w:pPr>
        <w:pStyle w:val="a3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осуществление иных функций, предусмотренных нормативными правовыми актами Российской Федерации, ФНС России, УФНС России по </w:t>
      </w:r>
      <w:proofErr w:type="gramStart"/>
      <w:r w:rsidRPr="00E901F1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E901F1">
        <w:rPr>
          <w:rFonts w:ascii="Times New Roman" w:hAnsi="Times New Roman" w:cs="Times New Roman"/>
          <w:sz w:val="26"/>
          <w:szCs w:val="26"/>
        </w:rPr>
        <w:t>. Москве, а также регламентами и иными внутренними документами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имеет право: 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gramStart"/>
      <w:r w:rsidRPr="00624F8D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624F8D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6393B" w:rsidRPr="00624F8D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6393B" w:rsidRPr="00A2555A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6393B" w:rsidRPr="00A2555A" w:rsidRDefault="00A6393B" w:rsidP="00A6393B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</w:t>
      </w:r>
      <w:proofErr w:type="gramStart"/>
      <w:r w:rsidRPr="00A2555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A2555A">
        <w:rPr>
          <w:rFonts w:ascii="Times New Roman" w:hAnsi="Times New Roman" w:cs="Times New Roman"/>
          <w:sz w:val="26"/>
          <w:szCs w:val="26"/>
        </w:rPr>
        <w:t>. Москве.</w:t>
      </w:r>
    </w:p>
    <w:p w:rsidR="00A6393B" w:rsidRPr="000925B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оскве, утвержденным руководителем УФНС России по г. Москве, положением </w:t>
      </w:r>
      <w:r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Pr="00624F8D">
        <w:rPr>
          <w:rFonts w:ascii="Times New Roman" w:hAnsi="Times New Roman" w:cs="Times New Roman"/>
          <w:sz w:val="26"/>
          <w:szCs w:val="26"/>
        </w:rPr>
        <w:t>технологий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приказами инспекции, поручениями руководства инспекции.</w:t>
      </w:r>
    </w:p>
    <w:p w:rsidR="00A6393B" w:rsidRPr="000925B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11.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№46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0925BC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 xml:space="preserve">задачами  и </w:t>
      </w:r>
      <w:r w:rsidRPr="0069519A">
        <w:rPr>
          <w:rFonts w:ascii="Times New Roman" w:hAnsi="Times New Roman" w:cs="Times New Roman"/>
          <w:sz w:val="26"/>
          <w:szCs w:val="26"/>
        </w:rPr>
        <w:t>отдела</w:t>
      </w:r>
      <w:r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A6393B" w:rsidRPr="000925BC" w:rsidRDefault="00A6393B" w:rsidP="00A6393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Москве.</w:t>
      </w:r>
    </w:p>
    <w:p w:rsidR="00A6393B" w:rsidRPr="000925B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 xml:space="preserve">главный </w:t>
      </w:r>
      <w:r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рт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57547E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A6393B" w:rsidRPr="00A2555A" w:rsidRDefault="00A6393B" w:rsidP="00A6393B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6393B" w:rsidRPr="00A2555A" w:rsidRDefault="00A6393B" w:rsidP="00A6393B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A6393B" w:rsidRPr="00A2555A" w:rsidRDefault="00A6393B" w:rsidP="00A6393B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взаимодействию с Региональными налоговыми органами;</w:t>
      </w:r>
    </w:p>
    <w:p w:rsidR="00A6393B" w:rsidRPr="00A2555A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A6393B" w:rsidRPr="00061854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6393B" w:rsidRPr="00A2555A" w:rsidRDefault="00A6393B" w:rsidP="00A6393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lastRenderedPageBreak/>
        <w:t>- вопросам введения в эксплуатацию нового программного обеспечения;</w:t>
      </w:r>
    </w:p>
    <w:p w:rsidR="00A6393B" w:rsidRPr="00A2555A" w:rsidRDefault="00A6393B" w:rsidP="00A6393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обучения сотрудников отдела, инспекции.</w:t>
      </w:r>
    </w:p>
    <w:p w:rsidR="00A6393B" w:rsidRPr="00A2555A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555A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</w:t>
      </w:r>
      <w:proofErr w:type="gramStart"/>
      <w:r w:rsidRPr="00A2555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2555A">
        <w:rPr>
          <w:rFonts w:ascii="Times New Roman" w:hAnsi="Times New Roman" w:cs="Times New Roman"/>
          <w:sz w:val="26"/>
          <w:szCs w:val="26"/>
        </w:rPr>
        <w:t>оскве, Положением об информационных технологий, регламентами инспекции, иными нормативными актами.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 xml:space="preserve">главный </w:t>
      </w:r>
      <w:r>
        <w:rPr>
          <w:rFonts w:ascii="Times New Roman" w:hAnsi="Times New Roman"/>
          <w:b/>
          <w:sz w:val="26"/>
          <w:szCs w:val="26"/>
          <w:u w:val="single"/>
        </w:rPr>
        <w:t>специалист-экспе</w:t>
      </w:r>
      <w:proofErr w:type="gramStart"/>
      <w:r>
        <w:rPr>
          <w:rFonts w:ascii="Times New Roman" w:hAnsi="Times New Roman"/>
          <w:b/>
          <w:sz w:val="26"/>
          <w:szCs w:val="26"/>
          <w:u w:val="single"/>
        </w:rPr>
        <w:t>рт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E4302F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6393B" w:rsidRPr="00A2555A" w:rsidRDefault="00A6393B" w:rsidP="00A6393B">
      <w:pPr>
        <w:pStyle w:val="a3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6393B" w:rsidRPr="00A2555A" w:rsidRDefault="00A6393B" w:rsidP="00A6393B">
      <w:pPr>
        <w:pStyle w:val="a3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6393B" w:rsidRPr="00A2555A" w:rsidRDefault="00A6393B" w:rsidP="00A6393B">
      <w:pPr>
        <w:pStyle w:val="a3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организации электронного документооборота с помощью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>;</w:t>
      </w:r>
    </w:p>
    <w:p w:rsidR="00A6393B" w:rsidRPr="00A2555A" w:rsidRDefault="00A6393B" w:rsidP="00A6393B">
      <w:pPr>
        <w:pStyle w:val="a3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6393B" w:rsidRPr="00A2555A" w:rsidRDefault="00A6393B" w:rsidP="00A6393B">
      <w:pPr>
        <w:pStyle w:val="a3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A6393B" w:rsidRPr="00E4302F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6393B" w:rsidRPr="00FD6B10" w:rsidRDefault="00A6393B" w:rsidP="00A6393B">
      <w:pPr>
        <w:pStyle w:val="a3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A6393B" w:rsidRPr="00FD6B10" w:rsidRDefault="00A6393B" w:rsidP="00A6393B">
      <w:pPr>
        <w:pStyle w:val="a3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A6393B" w:rsidRPr="00FD6B10" w:rsidRDefault="00A6393B" w:rsidP="00A6393B">
      <w:pPr>
        <w:pStyle w:val="a3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496B6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 государственных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2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</w:t>
      </w:r>
      <w:r w:rsidRPr="00496B68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496B6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A6393B" w:rsidRPr="00496B68" w:rsidRDefault="00A6393B" w:rsidP="00A6393B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6393B" w:rsidRPr="00496B68" w:rsidRDefault="00A6393B" w:rsidP="00A6393B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6393B" w:rsidRPr="00496B68" w:rsidRDefault="00A6393B" w:rsidP="00A6393B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A6393B" w:rsidRPr="00496B68" w:rsidRDefault="00A6393B" w:rsidP="00A6393B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B272D9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/>
          <w:sz w:val="26"/>
          <w:szCs w:val="26"/>
          <w:u w:val="single"/>
        </w:rPr>
        <w:t>главного специалиста-эксперта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A6393B" w:rsidRPr="00EF0F31" w:rsidRDefault="00A6393B" w:rsidP="00A6393B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EF0F31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EF0F3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EF0F3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A6393B" w:rsidRPr="00EF0F31" w:rsidRDefault="00A6393B" w:rsidP="00A6393B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стабильность функционирования БД ЕГРЮЛ;</w:t>
      </w:r>
    </w:p>
    <w:p w:rsidR="00A6393B" w:rsidRPr="00EF0F31" w:rsidRDefault="00A6393B" w:rsidP="00A6393B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своевременность направления сведений в отношении юридических лиц в территориальные инспекции и регистрирующие органы других регионов РФ;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lastRenderedPageBreak/>
        <w:t>- оперативность взаимодействия с разработчиками Горячей линии ФГУП ГНИВЦ ФНС России по вопросам исправления ошибок импорта и экспорта сведений из региональной БД ЕГРЮЛ;</w:t>
      </w:r>
    </w:p>
    <w:p w:rsidR="00A6393B" w:rsidRPr="00EF0F31" w:rsidRDefault="00A6393B" w:rsidP="00A6393B">
      <w:pPr>
        <w:tabs>
          <w:tab w:val="left" w:pos="885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 xml:space="preserve">- своевременное и качественное выполнение поставленных задач; </w:t>
      </w:r>
    </w:p>
    <w:p w:rsidR="00A6393B" w:rsidRPr="00EF0F31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эффективное использование знаний и опыта работы, повышение квалификации.</w:t>
      </w:r>
    </w:p>
    <w:p w:rsidR="00A6393B" w:rsidRDefault="00A6393B" w:rsidP="00A6393B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A6393B" w:rsidRPr="00CB100A" w:rsidRDefault="00A6393B" w:rsidP="00A6393B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A6393B" w:rsidRPr="00A07054" w:rsidRDefault="00A6393B" w:rsidP="00A6393B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>ачальник отдела</w:t>
      </w:r>
      <w:r>
        <w:rPr>
          <w:rFonts w:ascii="Times New Roman" w:hAnsi="Times New Roman" w:cs="Times New Roman"/>
        </w:rPr>
        <w:t xml:space="preserve"> информационных технологий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</w:t>
      </w:r>
    </w:p>
    <w:p w:rsidR="00A6393B" w:rsidRPr="00A07054" w:rsidRDefault="00A6393B" w:rsidP="00A6393B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A6393B" w:rsidRPr="001E1AF1" w:rsidRDefault="00A6393B" w:rsidP="00A6393B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E1AF1">
        <w:rPr>
          <w:rFonts w:ascii="Times New Roman" w:hAnsi="Times New Roman"/>
          <w:sz w:val="20"/>
          <w:szCs w:val="20"/>
        </w:rPr>
        <w:t xml:space="preserve">(наименование отдела инспекции)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1E1AF1">
        <w:rPr>
          <w:rFonts w:ascii="Times New Roman" w:hAnsi="Times New Roman"/>
          <w:sz w:val="20"/>
          <w:szCs w:val="20"/>
        </w:rPr>
        <w:t xml:space="preserve">          (подпись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A6393B" w:rsidRPr="00542A4D" w:rsidRDefault="00A6393B" w:rsidP="00A6393B"/>
    <w:p w:rsidR="00A6393B" w:rsidRDefault="00A6393B" w:rsidP="00A6393B">
      <w:pPr>
        <w:pStyle w:val="ae"/>
        <w:rPr>
          <w:rFonts w:ascii="Times New Roman" w:hAnsi="Times New Roman" w:cs="Times New Roman"/>
        </w:rPr>
      </w:pPr>
    </w:p>
    <w:p w:rsidR="00A6393B" w:rsidRPr="00A07054" w:rsidRDefault="00A6393B" w:rsidP="00A6393B">
      <w:pPr>
        <w:pStyle w:val="ae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должностным регламентом ознакомле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а)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A6393B" w:rsidRPr="001E1AF1" w:rsidRDefault="00A6393B" w:rsidP="00A6393B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1E1AF1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(</w:t>
      </w:r>
      <w:r w:rsidRPr="001E1AF1">
        <w:rPr>
          <w:rFonts w:ascii="Times New Roman" w:hAnsi="Times New Roman"/>
          <w:sz w:val="20"/>
          <w:szCs w:val="20"/>
        </w:rPr>
        <w:t>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A6393B" w:rsidRDefault="00A6393B" w:rsidP="00A6393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A6393B" w:rsidRPr="00620140" w:rsidRDefault="00A6393B" w:rsidP="00A6393B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A6393B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A6393B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A6393B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A6393B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A6393B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A6393B" w:rsidRPr="002B5730" w:rsidTr="00004AD8">
        <w:trPr>
          <w:trHeight w:val="95"/>
        </w:trPr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6393B" w:rsidRPr="002B5730" w:rsidTr="00004AD8">
        <w:tc>
          <w:tcPr>
            <w:tcW w:w="4785" w:type="dxa"/>
            <w:gridSpan w:val="3"/>
          </w:tcPr>
          <w:p w:rsidR="00A6393B" w:rsidRPr="002B5730" w:rsidRDefault="00A6393B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A6393B" w:rsidRPr="00E23ECB" w:rsidRDefault="00A6393B" w:rsidP="00A6393B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A6393B" w:rsidRPr="00E23ECB" w:rsidRDefault="00A6393B" w:rsidP="00A6393B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A6393B" w:rsidRPr="00E30D19" w:rsidRDefault="00A6393B" w:rsidP="00A6393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ФИО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DF06E7" w:rsidRDefault="00A6393B" w:rsidP="00A639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A6393B" w:rsidRPr="00DF06E7" w:rsidRDefault="00A6393B" w:rsidP="00A6393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8F5841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F6589E">
        <w:rPr>
          <w:rFonts w:ascii="Times New Roman" w:hAnsi="Times New Roman" w:cs="Times New Roman"/>
          <w:sz w:val="26"/>
          <w:szCs w:val="26"/>
          <w:u w:val="single"/>
        </w:rPr>
        <w:t>отдела общего и хозяйственного обеспечения</w:t>
      </w:r>
      <w:r w:rsidRPr="00E00778">
        <w:rPr>
          <w:rFonts w:ascii="Times New Roman" w:hAnsi="Times New Roman" w:cs="Times New Roman"/>
          <w:sz w:val="26"/>
          <w:szCs w:val="26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A6393B" w:rsidRPr="005B476B" w:rsidRDefault="00A6393B" w:rsidP="00A639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93B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A6393B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</w:p>
    <w:p w:rsidR="00A6393B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осуществляется </w:t>
      </w:r>
      <w:r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A6393B" w:rsidRPr="00B37C7E" w:rsidRDefault="00A6393B" w:rsidP="00A63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6393B" w:rsidRPr="00046A51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6393B" w:rsidRPr="002B5F6C" w:rsidRDefault="00A6393B" w:rsidP="00A6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A6393B" w:rsidRPr="00046A51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6393B" w:rsidRPr="00443A00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A6393B" w:rsidRPr="00443A00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A6393B" w:rsidRPr="00443A00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A6393B" w:rsidRPr="00443A00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A6393B" w:rsidRPr="00443A00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A6393B" w:rsidRPr="00443A00" w:rsidRDefault="00A6393B" w:rsidP="00A6393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43A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443A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  <w:proofErr w:type="gramEnd"/>
    </w:p>
    <w:p w:rsidR="00A6393B" w:rsidRPr="00046A51" w:rsidRDefault="00A6393B" w:rsidP="00A6393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6393B" w:rsidRPr="00443A00" w:rsidRDefault="00A6393B" w:rsidP="00A6393B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A6393B" w:rsidRPr="00443A00" w:rsidRDefault="00A6393B" w:rsidP="00A6393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A6393B" w:rsidRPr="008826BE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6393B" w:rsidRPr="00FC44A9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A6393B" w:rsidRPr="00443A00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lastRenderedPageBreak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6393B" w:rsidRPr="00443A00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6393B" w:rsidRPr="00443A00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6393B" w:rsidRPr="00443A00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6393B" w:rsidRPr="00443A00" w:rsidRDefault="00A6393B" w:rsidP="00A6393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A6393B" w:rsidRPr="00443A00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A6393B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  <w:r w:rsidRPr="009764E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A6393B" w:rsidRPr="009764E2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разработка технических заданий при размещении государственного заказа </w:t>
      </w:r>
      <w:proofErr w:type="gramStart"/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</w:p>
    <w:p w:rsidR="00A6393B" w:rsidRPr="005552C8" w:rsidRDefault="00A6393B" w:rsidP="00A6393B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6393B" w:rsidRPr="005552C8" w:rsidRDefault="00A6393B" w:rsidP="00A639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нормы права,  нормативного правового акта, правоотношений и их признаки;</w:t>
      </w:r>
    </w:p>
    <w:p w:rsidR="00A6393B" w:rsidRPr="005552C8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 государственных услуг в электронной форме;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 государственных услуг;</w:t>
      </w:r>
    </w:p>
    <w:p w:rsidR="00A6393B" w:rsidRPr="005552C8" w:rsidRDefault="00A6393B" w:rsidP="00A639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 государственные услуги.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6393B" w:rsidRPr="00413CF1" w:rsidRDefault="00A6393B" w:rsidP="00A6393B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580"/>
      <w:proofErr w:type="gramStart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proofErr w:type="gramEnd"/>
    </w:p>
    <w:p w:rsidR="00A6393B" w:rsidRPr="00413CF1" w:rsidRDefault="00A6393B" w:rsidP="00A6393B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4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</w:t>
      </w:r>
      <w:proofErr w:type="gramStart"/>
      <w:r w:rsidRPr="00413CF1">
        <w:rPr>
          <w:rFonts w:ascii="Times New Roman" w:hAnsi="Times New Roman" w:cs="Times New Roman"/>
          <w:sz w:val="26"/>
          <w:szCs w:val="26"/>
        </w:rPr>
        <w:t>дств св</w:t>
      </w:r>
      <w:proofErr w:type="gramEnd"/>
      <w:r w:rsidRPr="00413CF1">
        <w:rPr>
          <w:rFonts w:ascii="Times New Roman" w:hAnsi="Times New Roman" w:cs="Times New Roman"/>
          <w:sz w:val="26"/>
          <w:szCs w:val="26"/>
        </w:rPr>
        <w:t>язи;</w:t>
      </w:r>
      <w:bookmarkEnd w:id="4"/>
    </w:p>
    <w:p w:rsidR="00A6393B" w:rsidRPr="00413CF1" w:rsidRDefault="00A6393B" w:rsidP="00A6393B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5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5"/>
    </w:p>
    <w:p w:rsidR="00A6393B" w:rsidRPr="00413CF1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6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3"/>
    <w:p w:rsidR="00A6393B" w:rsidRPr="00074CFF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общего и хозяйственного обеспечения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16958">
        <w:rPr>
          <w:rFonts w:ascii="Calibri" w:eastAsia="Calibri" w:hAnsi="Calibri" w:cs="Times New Roman"/>
        </w:rPr>
        <w:t xml:space="preserve">– </w:t>
      </w: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в них следующих признаков: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а) жалоб по Закону № 129-ФЗ, предметом которых является: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б) жалоб по Закону № 210-ФЗ, предметом которых является: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регистрации представленных в Инспекцию документов (запросов);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предоставления государственной услуги;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отказ Инспекции, ее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в) обращений (жалоб) по Закону № 59-ФЗ, содержащих просьбу гражданина о восстановлении или защите его нарушенных прав, свобод или законных интересов либо прав, свобод или законных интересов других лиц, и не относящихся к иным категориям Жалоб, предусмотренным настоящим Приказом;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  <w:proofErr w:type="gramEnd"/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СЭД-Регион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не позднее чем через 3 часа после ее регистрации;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 г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.М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>оскве;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Жалобы по Закону № 129-ФЗ на бумажном носителе с сопроводительным письмом в УФНС России по г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.М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>оскве в течение трех дней с даты ее поступления в Инспекцию;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передача в Юридический отдел № 4 Жалоб по Закону № 210-ФЗ и Жалоб по Закону № 59-ФЗ (за исключением обращений (жалоб) об исправлении технической ошибки, содержащейся в ЕГРЮЛ или Едином государственном реестре индивидуальных предпринимателей (далее – ЕГРИП),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существу), поступивших в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Инспекцию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до 16:00, в день их поступления в Инспекцию, а Жалоб по Закону № 210-ФЗ и Жалоб по Закону № 59-ФЗ, поступивших в Инспекцию после 16:00, – не позднее 11:00 следующего рабочего дня;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1 обращений (жалоб) об исправлении технической ошибки, содержащейся в ЕГРЮЛ или ЕГРИП,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существу, поступивших в Инспекцию до 16:00, в день их поступления в Инспекцию, а обращений, поступивших в Инспекцию после 16:00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>, – не позднее 11:00 следующего рабочего дня;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постановка и снятие с контроля документов поступающих в Инспекцию; 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деятельности приёмной руководителя Инспекции;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довод данных после сканирования;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 оформлению и подаче корреспонденции, касающейся компетенции Инспекции;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делопроизводство по входящим и исходящим документам;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разработка сводной номенклатуры дел инспекции и разработка номенклатуры дел отделам инспекции; 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выдача дел во временное пользование по санкционированному руководством запросу на срок, не превышающий 30 дней с регистрацией в журнале, а также 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своевременным возвратом их в архив;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передача первичных документов в правоохранительные органы, суды, делая пометку об изъятии в журнале;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участие в работе экспертной комиссии инспекции при проведении экспертизы ценности документов;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обработка и доставка архивных документов, запрашиваемых для других организаций из объединенного архива УФНС по г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.М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оскве; 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участие в уничтожении дел с грифом «ДСП» в порядке, определенном специальными инструкциями; 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по вопросам работы с документами архива;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составление реестров передачи корреспонденции, адресованной в ИФНС по г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.М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>оскве;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начальника отдела, его заместителей.</w:t>
      </w:r>
    </w:p>
    <w:p w:rsidR="00A6393B" w:rsidRPr="00B47917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осуществление иных функций, предусмотренных нормативными правовыми актами Российской Федерации, ФНС России, УФНС России по 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г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>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A6393B" w:rsidRPr="007E710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.М</w:t>
      </w:r>
      <w:proofErr w:type="gram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оскве;</w:t>
      </w:r>
    </w:p>
    <w:p w:rsidR="00A6393B" w:rsidRPr="007E710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</w:t>
      </w:r>
      <w:proofErr w:type="gram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.М</w:t>
      </w:r>
      <w:proofErr w:type="gram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оскве,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A6393B" w:rsidRPr="007E710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электронной подписи;</w:t>
      </w:r>
    </w:p>
    <w:p w:rsidR="00A6393B" w:rsidRPr="007E710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A6393B" w:rsidRPr="007E710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A6393B" w:rsidRPr="000925B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утвержденным руководителем УФНС России по г. Москве, положением 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приказами инспекции, поручениями руководства инспекции.</w:t>
      </w:r>
    </w:p>
    <w:p w:rsidR="00A6393B" w:rsidRPr="000925BC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11.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№46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0925BC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sz w:val="26"/>
          <w:szCs w:val="26"/>
        </w:rPr>
        <w:t>отдела</w:t>
      </w:r>
      <w:r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</w:t>
      </w:r>
      <w:r w:rsidRPr="007E710C">
        <w:rPr>
          <w:rFonts w:ascii="Times New Roman" w:hAnsi="Times New Roman" w:cs="Times New Roman"/>
          <w:color w:val="000000"/>
          <w:sz w:val="26"/>
          <w:szCs w:val="26"/>
        </w:rPr>
        <w:lastRenderedPageBreak/>
        <w:t>инструкций и методических указаний ФНС России, УФНС России по г</w:t>
      </w:r>
      <w:proofErr w:type="gram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.М</w:t>
      </w:r>
      <w:proofErr w:type="gramEnd"/>
      <w:r w:rsidRPr="007E710C">
        <w:rPr>
          <w:rFonts w:ascii="Times New Roman" w:hAnsi="Times New Roman" w:cs="Times New Roman"/>
          <w:color w:val="000000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г</w:t>
      </w:r>
      <w:proofErr w:type="gramEnd"/>
      <w:r w:rsidRPr="007E710C">
        <w:rPr>
          <w:rFonts w:ascii="Times New Roman" w:hAnsi="Times New Roman" w:cs="Times New Roman"/>
          <w:color w:val="000000"/>
          <w:sz w:val="26"/>
          <w:szCs w:val="26"/>
        </w:rPr>
        <w:t>. Москве;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сохранность служебного удостоверения;  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г</w:t>
      </w:r>
      <w:proofErr w:type="gramEnd"/>
      <w:r w:rsidRPr="007E710C">
        <w:rPr>
          <w:rFonts w:ascii="Times New Roman" w:hAnsi="Times New Roman" w:cs="Times New Roman"/>
          <w:color w:val="000000"/>
          <w:sz w:val="26"/>
          <w:szCs w:val="26"/>
        </w:rPr>
        <w:t>. Москве.</w:t>
      </w:r>
    </w:p>
    <w:p w:rsidR="00A6393B" w:rsidRPr="007E710C" w:rsidRDefault="00A6393B" w:rsidP="00A63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A6393B" w:rsidRPr="007E710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A6393B" w:rsidRPr="000925BC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21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которым </w:t>
      </w: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</w:t>
      </w:r>
      <w:proofErr w:type="gramStart"/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рт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аве или обязан самостоятельно принимать управленческие и иные решения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074CFF" w:rsidRDefault="00A6393B" w:rsidP="00A639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</w:t>
      </w:r>
      <w:proofErr w:type="gramStart"/>
      <w:r w:rsidRPr="00074CFF">
        <w:rPr>
          <w:rFonts w:ascii="Times New Roman" w:hAnsi="Times New Roman" w:cs="Times New Roman"/>
          <w:sz w:val="26"/>
          <w:szCs w:val="26"/>
          <w:u w:val="single"/>
        </w:rPr>
        <w:t>рт</w:t>
      </w:r>
      <w:r w:rsidRPr="00074CF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074CF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4CFF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</w:t>
      </w:r>
      <w:proofErr w:type="gramEnd"/>
      <w:r w:rsidRPr="00074CFF">
        <w:rPr>
          <w:rFonts w:ascii="Times New Roman" w:hAnsi="Times New Roman" w:cs="Times New Roman"/>
          <w:sz w:val="26"/>
          <w:szCs w:val="26"/>
        </w:rPr>
        <w:t xml:space="preserve"> них следующих признаков:</w:t>
      </w:r>
    </w:p>
    <w:p w:rsidR="00A6393B" w:rsidRPr="00074CFF" w:rsidRDefault="00A6393B" w:rsidP="00A6393B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A6393B" w:rsidRPr="00074CFF" w:rsidRDefault="00A6393B" w:rsidP="00A6393B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A6393B" w:rsidRPr="00074CFF" w:rsidRDefault="00A6393B" w:rsidP="00A6393B">
      <w:pPr>
        <w:pStyle w:val="ConsPlusNormal"/>
        <w:tabs>
          <w:tab w:val="left" w:pos="993"/>
        </w:tabs>
        <w:adjustRightInd w:val="0"/>
        <w:ind w:firstLine="708"/>
        <w:jc w:val="both"/>
        <w:rPr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в) обращений</w:t>
      </w:r>
      <w:r w:rsidRPr="00074CFF">
        <w:rPr>
          <w:sz w:val="26"/>
          <w:szCs w:val="26"/>
        </w:rPr>
        <w:t xml:space="preserve"> (жалоб) по Закону № 59-ФЗ;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</w:t>
      </w:r>
      <w:proofErr w:type="gramStart"/>
      <w:r w:rsidRPr="00074CFF">
        <w:rPr>
          <w:rFonts w:ascii="Times New Roman" w:hAnsi="Times New Roman" w:cs="Times New Roman"/>
          <w:sz w:val="26"/>
          <w:szCs w:val="26"/>
        </w:rPr>
        <w:t xml:space="preserve">в случае если Жалоба не подписана подавшим ее лицом или его представителем (в том числе, в случае представления </w:t>
      </w:r>
      <w:r w:rsidRPr="00074CFF">
        <w:rPr>
          <w:rFonts w:ascii="Times New Roman" w:hAnsi="Times New Roman" w:cs="Times New Roman"/>
          <w:sz w:val="26"/>
          <w:szCs w:val="26"/>
        </w:rPr>
        <w:lastRenderedPageBreak/>
        <w:t>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  <w:proofErr w:type="gramEnd"/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направление или перенаправление электронного образа Жалобы на исполнение в Юридический отдел № 4 посредством </w:t>
      </w:r>
      <w:proofErr w:type="spellStart"/>
      <w:r w:rsidRPr="00074CFF">
        <w:rPr>
          <w:rFonts w:ascii="Times New Roman" w:hAnsi="Times New Roman" w:cs="Times New Roman"/>
          <w:sz w:val="26"/>
          <w:szCs w:val="26"/>
        </w:rPr>
        <w:t>СЭД-Регион</w:t>
      </w:r>
      <w:proofErr w:type="spellEnd"/>
      <w:r w:rsidRPr="00074CFF">
        <w:rPr>
          <w:rFonts w:ascii="Times New Roman" w:hAnsi="Times New Roman" w:cs="Times New Roman"/>
          <w:sz w:val="26"/>
          <w:szCs w:val="26"/>
        </w:rPr>
        <w:t xml:space="preserve"> не позднее чем через 3 часа после ее регистрации;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 г</w:t>
      </w:r>
      <w:proofErr w:type="gramStart"/>
      <w:r w:rsidRPr="00074CFF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074CFF">
        <w:rPr>
          <w:rFonts w:ascii="Times New Roman" w:hAnsi="Times New Roman" w:cs="Times New Roman"/>
          <w:sz w:val="26"/>
          <w:szCs w:val="26"/>
        </w:rPr>
        <w:t>оскве;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A6393B" w:rsidRPr="00074CFF" w:rsidRDefault="00A6393B" w:rsidP="00A6393B">
      <w:pPr>
        <w:pStyle w:val="ConsPlusNormal"/>
        <w:numPr>
          <w:ilvl w:val="0"/>
          <w:numId w:val="30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A6393B" w:rsidRPr="00061854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Pr="0057547E">
        <w:rPr>
          <w:sz w:val="26"/>
          <w:szCs w:val="26"/>
        </w:rPr>
        <w:t xml:space="preserve">При исполнении служебных обязанностей </w:t>
      </w:r>
      <w:r>
        <w:rPr>
          <w:sz w:val="26"/>
          <w:szCs w:val="26"/>
          <w:u w:val="single"/>
        </w:rPr>
        <w:t>главный специалист-эксперт</w:t>
      </w:r>
      <w:r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обработки и доставки архивных документов, запрашиваемых для других организаций из объединенного архива УФНС по г</w:t>
      </w:r>
      <w:proofErr w:type="gramStart"/>
      <w:r w:rsidRPr="00080049">
        <w:rPr>
          <w:sz w:val="26"/>
          <w:szCs w:val="26"/>
        </w:rPr>
        <w:t>.М</w:t>
      </w:r>
      <w:proofErr w:type="gramEnd"/>
      <w:r w:rsidRPr="00080049">
        <w:rPr>
          <w:sz w:val="26"/>
          <w:szCs w:val="26"/>
        </w:rPr>
        <w:t>оскве;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составления реестров передачи корреспонденции, адресованной в ИФНС по г</w:t>
      </w:r>
      <w:proofErr w:type="gramStart"/>
      <w:r w:rsidRPr="00080049">
        <w:rPr>
          <w:sz w:val="26"/>
          <w:szCs w:val="26"/>
        </w:rPr>
        <w:t>.М</w:t>
      </w:r>
      <w:proofErr w:type="gramEnd"/>
      <w:r w:rsidRPr="00080049">
        <w:rPr>
          <w:sz w:val="26"/>
          <w:szCs w:val="26"/>
        </w:rPr>
        <w:t>оскве;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A6393B" w:rsidRPr="00080049" w:rsidRDefault="00A6393B" w:rsidP="00A6393B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</w:t>
      </w:r>
      <w:proofErr w:type="gramStart"/>
      <w:r w:rsidRPr="00080049">
        <w:rPr>
          <w:sz w:val="26"/>
          <w:szCs w:val="26"/>
        </w:rPr>
        <w:t>.М</w:t>
      </w:r>
      <w:proofErr w:type="gramEnd"/>
      <w:r w:rsidRPr="00080049">
        <w:rPr>
          <w:sz w:val="26"/>
          <w:szCs w:val="26"/>
        </w:rPr>
        <w:t>оскве, Положением об отделе общего и хозяйственного обеспечения, регламентами инспекции, иными нормативными актами.</w:t>
      </w:r>
    </w:p>
    <w:p w:rsidR="00A6393B" w:rsidRDefault="00A6393B" w:rsidP="00A6393B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V. Перечень вопросов, по которым </w:t>
      </w: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</w:t>
      </w:r>
      <w:proofErr w:type="gramStart"/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рт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E4302F" w:rsidRDefault="00A6393B" w:rsidP="00A63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6393B" w:rsidRPr="00080049" w:rsidRDefault="00A6393B" w:rsidP="00A6393B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A6393B" w:rsidRPr="00080049" w:rsidRDefault="00A6393B" w:rsidP="00A6393B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A6393B" w:rsidRPr="00E4302F" w:rsidRDefault="00A6393B" w:rsidP="00A6393B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1154F0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 государственных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24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A6393B" w:rsidRPr="00496B6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Pr="00496B68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</w:t>
      </w:r>
      <w:r w:rsidRPr="00496B68">
        <w:rPr>
          <w:rFonts w:ascii="Times New Roman" w:hAnsi="Times New Roman" w:cs="Times New Roman"/>
          <w:sz w:val="26"/>
          <w:szCs w:val="26"/>
        </w:rPr>
        <w:lastRenderedPageBreak/>
        <w:t>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A6393B" w:rsidRPr="00443A00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A6393B" w:rsidRPr="00443A00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A6393B" w:rsidRPr="00443A00" w:rsidRDefault="00A6393B" w:rsidP="00A639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6393B" w:rsidRPr="00B272D9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93B" w:rsidRPr="00E312B7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A6393B" w:rsidRPr="00443A00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A6393B" w:rsidRPr="00443A00" w:rsidRDefault="00A6393B" w:rsidP="00A6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A6393B" w:rsidRPr="00443A00" w:rsidRDefault="00A6393B" w:rsidP="00A6393B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A6393B" w:rsidRDefault="00A6393B" w:rsidP="00A6393B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Pr="00443A00" w:rsidRDefault="00A6393B" w:rsidP="00A6393B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Начальник отдела общего и </w:t>
      </w:r>
    </w:p>
    <w:p w:rsidR="00A6393B" w:rsidRPr="00443A00" w:rsidRDefault="00A6393B" w:rsidP="00A6393B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хозяйственного обеспечения                                      </w:t>
      </w:r>
    </w:p>
    <w:p w:rsidR="00A6393B" w:rsidRPr="00443A00" w:rsidRDefault="00A6393B" w:rsidP="00A6393B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____________________________________              ________________      </w:t>
      </w:r>
      <w:r w:rsidRPr="00A13203">
        <w:rPr>
          <w:rFonts w:ascii="Times New Roman" w:hAnsi="Times New Roman" w:cs="Times New Roman"/>
        </w:rPr>
        <w:t xml:space="preserve">__________________ </w:t>
      </w:r>
      <w:r w:rsidRPr="00443A00">
        <w:rPr>
          <w:rFonts w:ascii="Times New Roman" w:hAnsi="Times New Roman" w:cs="Times New Roman"/>
          <w:u w:val="single"/>
        </w:rPr>
        <w:t xml:space="preserve">    </w:t>
      </w:r>
    </w:p>
    <w:p w:rsidR="00A6393B" w:rsidRPr="00016D71" w:rsidRDefault="00A6393B" w:rsidP="00A6393B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A6393B" w:rsidRPr="00B97A16" w:rsidRDefault="00A6393B" w:rsidP="00A6393B"/>
    <w:p w:rsidR="00A6393B" w:rsidRPr="00620140" w:rsidRDefault="00A6393B" w:rsidP="00A6393B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н(</w:t>
      </w:r>
      <w:proofErr w:type="gramEnd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_______________    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43A0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43A00">
        <w:rPr>
          <w:rFonts w:ascii="Times New Roman" w:hAnsi="Times New Roman" w:cs="Times New Roman"/>
          <w:sz w:val="28"/>
          <w:szCs w:val="28"/>
        </w:rPr>
        <w:t>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A6393B" w:rsidRPr="00620140" w:rsidRDefault="00A6393B" w:rsidP="00A6393B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(подпись)                                       (ФИО)</w:t>
      </w: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C410DA" w:rsidRPr="002B5730" w:rsidTr="00004AD8">
        <w:tc>
          <w:tcPr>
            <w:tcW w:w="4785" w:type="dxa"/>
            <w:gridSpan w:val="3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C410DA" w:rsidRPr="002B5730" w:rsidTr="00004AD8">
        <w:tc>
          <w:tcPr>
            <w:tcW w:w="4785" w:type="dxa"/>
            <w:gridSpan w:val="3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C410DA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C410DA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C410DA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C410DA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C410DA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C410DA" w:rsidRPr="002B5730" w:rsidTr="00004AD8">
        <w:trPr>
          <w:trHeight w:val="95"/>
        </w:trPr>
        <w:tc>
          <w:tcPr>
            <w:tcW w:w="4785" w:type="dxa"/>
            <w:gridSpan w:val="3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C410DA" w:rsidRPr="002B5730" w:rsidTr="00004AD8">
        <w:tc>
          <w:tcPr>
            <w:tcW w:w="4785" w:type="dxa"/>
            <w:gridSpan w:val="3"/>
          </w:tcPr>
          <w:p w:rsidR="00C410DA" w:rsidRPr="002B5730" w:rsidRDefault="00C410DA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C410DA" w:rsidRPr="005240CD" w:rsidRDefault="00C410DA" w:rsidP="00C410D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налогового </w:t>
      </w:r>
      <w:r w:rsidRPr="005240CD">
        <w:rPr>
          <w:rFonts w:ascii="Times New Roman" w:hAnsi="Times New Roman" w:cs="Times New Roman"/>
          <w:b/>
          <w:sz w:val="26"/>
          <w:szCs w:val="26"/>
          <w:u w:val="single"/>
        </w:rPr>
        <w:t xml:space="preserve">инспектора Юридического отдела №3 </w:t>
      </w:r>
    </w:p>
    <w:p w:rsidR="00C410DA" w:rsidRPr="005240CD" w:rsidRDefault="00C410DA" w:rsidP="00C410DA">
      <w:pPr>
        <w:rPr>
          <w:rFonts w:ascii="Times New Roman" w:hAnsi="Times New Roman" w:cs="Times New Roman"/>
          <w:b/>
          <w:sz w:val="26"/>
          <w:szCs w:val="26"/>
        </w:rPr>
      </w:pPr>
      <w:r w:rsidRPr="005240CD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 № 46 по </w:t>
      </w:r>
      <w:proofErr w:type="gramStart"/>
      <w:r w:rsidRPr="005240CD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5240CD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C410DA" w:rsidRPr="00887133" w:rsidRDefault="00C410DA" w:rsidP="00C410DA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5240C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</w:rPr>
        <w:t>______________________________</w:t>
      </w:r>
    </w:p>
    <w:p w:rsidR="00C410DA" w:rsidRPr="00DF06E7" w:rsidRDefault="00C410DA" w:rsidP="00C410D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C410DA" w:rsidRPr="005240CD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Pr="005240CD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 юридического отдела №3</w:t>
      </w:r>
      <w:r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– главный государственный налоговый инспектор) относится к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5240CD">
        <w:rPr>
          <w:rFonts w:ascii="Times New Roman" w:hAnsi="Times New Roman" w:cs="Times New Roman"/>
          <w:sz w:val="26"/>
          <w:szCs w:val="26"/>
        </w:rPr>
        <w:t>».</w:t>
      </w:r>
    </w:p>
    <w:p w:rsidR="00C410DA" w:rsidRPr="005240CD" w:rsidRDefault="00C410DA" w:rsidP="00C410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5240CD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5240CD">
        <w:rPr>
          <w:rFonts w:ascii="Times New Roman" w:hAnsi="Times New Roman" w:cs="Times New Roman"/>
          <w:bCs/>
          <w:sz w:val="26"/>
          <w:szCs w:val="26"/>
        </w:rPr>
        <w:t>.</w:t>
      </w:r>
    </w:p>
    <w:p w:rsidR="00C410DA" w:rsidRPr="005240CD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5240CD">
        <w:rPr>
          <w:rFonts w:ascii="Times New Roman" w:hAnsi="Times New Roman" w:cs="Times New Roman"/>
          <w:sz w:val="26"/>
          <w:szCs w:val="26"/>
        </w:rPr>
        <w:t>.</w:t>
      </w:r>
    </w:p>
    <w:p w:rsidR="00C410DA" w:rsidRPr="005240CD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инспектора:</w:t>
      </w:r>
      <w:r w:rsidRPr="005240CD">
        <w:rPr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5240CD">
        <w:rPr>
          <w:rFonts w:ascii="Times New Roman" w:hAnsi="Times New Roman"/>
          <w:sz w:val="26"/>
          <w:szCs w:val="26"/>
        </w:rPr>
        <w:t>.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5240CD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5240C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C410DA" w:rsidRPr="00B10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C410DA" w:rsidRPr="00046A51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C410DA" w:rsidRPr="002B5F6C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C410DA" w:rsidRPr="002B5F6C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C410DA" w:rsidRPr="002B5F6C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C410DA" w:rsidRPr="002B5F6C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C410DA" w:rsidRPr="002B5F6C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C410DA" w:rsidRPr="002B5F6C" w:rsidRDefault="00C410DA" w:rsidP="00C410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C410DA" w:rsidRPr="00046A51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6.4.1. В сфере законодательства Российской Федерации:</w:t>
      </w:r>
    </w:p>
    <w:p w:rsidR="00C410DA" w:rsidRPr="009310CA" w:rsidRDefault="00C410DA" w:rsidP="00C410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C410DA" w:rsidRPr="009310CA" w:rsidRDefault="00C410DA" w:rsidP="00C410D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C410DA" w:rsidRPr="009310CA" w:rsidRDefault="00C410DA" w:rsidP="00C410D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C410DA" w:rsidRPr="009310CA" w:rsidRDefault="00C410DA" w:rsidP="00C410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C410DA" w:rsidRPr="002D73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C410DA" w:rsidRPr="002D73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C410DA" w:rsidRPr="002D73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C410DA" w:rsidRPr="009310CA" w:rsidRDefault="00C410DA" w:rsidP="00C410DA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C410DA" w:rsidRPr="009310CA" w:rsidRDefault="00C410DA" w:rsidP="00C410DA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C410DA" w:rsidRPr="009310CA" w:rsidRDefault="00C410DA" w:rsidP="00C410DA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C410DA" w:rsidRPr="009310CA" w:rsidRDefault="00C410DA" w:rsidP="00C410DA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proofErr w:type="gramStart"/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proofErr w:type="gramStart"/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  <w:proofErr w:type="gramEnd"/>
    </w:p>
    <w:p w:rsidR="00C410DA" w:rsidRPr="003A0198" w:rsidRDefault="00C410DA" w:rsidP="00C410D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C410DA" w:rsidRPr="003A0198" w:rsidRDefault="00C410DA" w:rsidP="00C410D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C410DA" w:rsidRPr="00046A51" w:rsidRDefault="00C410DA" w:rsidP="00C410DA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C410DA" w:rsidRPr="00F73333" w:rsidRDefault="00C410DA" w:rsidP="00C410D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410DA" w:rsidRPr="00F73333" w:rsidRDefault="00C410DA" w:rsidP="00C410D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lastRenderedPageBreak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410DA" w:rsidRPr="00F73333" w:rsidRDefault="00C410DA" w:rsidP="00C410D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C410DA" w:rsidRPr="00F73333" w:rsidRDefault="00C410DA" w:rsidP="00C410D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C410DA" w:rsidRPr="00F73333" w:rsidRDefault="00C410DA" w:rsidP="00C410D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410DA" w:rsidRPr="00F73333" w:rsidRDefault="00C410DA" w:rsidP="00C410D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410DA" w:rsidRPr="00F73333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C410DA" w:rsidRPr="00F73333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C410DA" w:rsidRPr="003E0916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C410DA" w:rsidRPr="00544E0B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C410DA" w:rsidRPr="00544E0B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C410DA" w:rsidRPr="00544E0B" w:rsidRDefault="00C410DA" w:rsidP="00C41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C410DA" w:rsidRPr="00544E0B" w:rsidRDefault="00C410DA" w:rsidP="00C41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C410DA" w:rsidRPr="00544E0B" w:rsidRDefault="00C410DA" w:rsidP="00C41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C410DA" w:rsidRPr="00544E0B" w:rsidRDefault="00C410DA" w:rsidP="00C41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C410DA" w:rsidRPr="00544E0B" w:rsidRDefault="00C410DA" w:rsidP="00C41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C410DA" w:rsidRPr="00544E0B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C410DA" w:rsidRPr="003E0916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C410DA" w:rsidRPr="00544E0B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C410DA" w:rsidRPr="00544E0B" w:rsidRDefault="00C410DA" w:rsidP="00C410D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410DA" w:rsidRPr="00544E0B" w:rsidRDefault="00C410DA" w:rsidP="00C410D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C410DA" w:rsidRPr="00877F44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управления электронной почтой; подготовки деловой корреспонденции и актов инспекции.</w:t>
      </w:r>
    </w:p>
    <w:p w:rsidR="00C410DA" w:rsidRPr="00FC44A9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C410DA" w:rsidRPr="00544E0B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C410DA" w:rsidRPr="00544E0B" w:rsidRDefault="00C410DA" w:rsidP="00C410DA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7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7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C410DA" w:rsidRPr="00544E0B" w:rsidRDefault="00C410DA" w:rsidP="00C410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C410DA" w:rsidRPr="00544E0B" w:rsidRDefault="00C410DA" w:rsidP="00C410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C410DA" w:rsidRPr="00544E0B" w:rsidRDefault="00C410DA" w:rsidP="00C410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C410DA" w:rsidRPr="00544E0B" w:rsidRDefault="00C410DA" w:rsidP="00C410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C410DA" w:rsidRPr="00203B76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C410DA" w:rsidRPr="00AE6367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C410DA" w:rsidRPr="00AE6367" w:rsidRDefault="00C410DA" w:rsidP="00C410DA">
      <w:pPr>
        <w:numPr>
          <w:ilvl w:val="0"/>
          <w:numId w:val="31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C410DA" w:rsidRPr="00AE6367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C410DA" w:rsidRPr="00AE6367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E6367">
        <w:rPr>
          <w:rFonts w:ascii="Times New Roman" w:hAnsi="Times New Roman" w:cs="Times New Roman"/>
          <w:sz w:val="26"/>
          <w:szCs w:val="26"/>
        </w:rPr>
        <w:t>;</w:t>
      </w:r>
    </w:p>
    <w:p w:rsidR="00C410DA" w:rsidRPr="00AE6367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C410DA" w:rsidRPr="00AE6367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C410DA" w:rsidRPr="00283DD8" w:rsidRDefault="00C410DA" w:rsidP="00C410DA">
      <w:pPr>
        <w:numPr>
          <w:ilvl w:val="0"/>
          <w:numId w:val="31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C410DA" w:rsidRPr="00283DD8" w:rsidRDefault="00C410DA" w:rsidP="00C410DA">
      <w:pPr>
        <w:numPr>
          <w:ilvl w:val="0"/>
          <w:numId w:val="31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C410DA" w:rsidRPr="00283DD8" w:rsidRDefault="00C410DA" w:rsidP="00C410DA">
      <w:pPr>
        <w:numPr>
          <w:ilvl w:val="0"/>
          <w:numId w:val="31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 в государственные органы и организации;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иные функции, предусмотренные нормативными правовыми актами Российской Федерации, ФНС России, УФНС России по </w:t>
      </w:r>
      <w:proofErr w:type="gramStart"/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proofErr w:type="gramEnd"/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. Москве, а также регламентами и иными внутренними документами Инспекции;</w:t>
      </w:r>
    </w:p>
    <w:p w:rsidR="00C410DA" w:rsidRPr="00283DD8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</w:t>
      </w:r>
      <w:proofErr w:type="gramStart"/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proofErr w:type="gramEnd"/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C410DA" w:rsidRPr="00AE4256" w:rsidRDefault="00C410DA" w:rsidP="00C410D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C410DA" w:rsidRPr="00283DD8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283DD8">
        <w:rPr>
          <w:rFonts w:ascii="Times New Roman" w:hAnsi="Times New Roman"/>
          <w:color w:val="000000" w:themeColor="text1"/>
          <w:sz w:val="26"/>
          <w:szCs w:val="26"/>
          <w:u w:val="single"/>
        </w:rPr>
        <w:t>главный государственный налоговый инспектор</w:t>
      </w: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имеет право:</w:t>
      </w:r>
    </w:p>
    <w:p w:rsidR="00C410DA" w:rsidRPr="00283DD8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.М</w:t>
      </w:r>
      <w:proofErr w:type="gramEnd"/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оскве;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3DD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-  </w:t>
      </w:r>
      <w:r w:rsidRPr="00283DD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 по</w:t>
      </w:r>
      <w:r w:rsidRPr="005240CD">
        <w:rPr>
          <w:rFonts w:ascii="Times New Roman" w:hAnsi="Times New Roman" w:cs="Times New Roman"/>
          <w:bCs/>
          <w:sz w:val="26"/>
          <w:szCs w:val="26"/>
        </w:rPr>
        <w:t>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</w:t>
      </w:r>
      <w:proofErr w:type="gramStart"/>
      <w:r w:rsidRPr="00AD0626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D0626">
        <w:rPr>
          <w:rFonts w:ascii="Times New Roman" w:hAnsi="Times New Roman" w:cs="Times New Roman"/>
          <w:bCs/>
          <w:sz w:val="26"/>
          <w:szCs w:val="26"/>
        </w:rPr>
        <w:t>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</w:t>
      </w:r>
      <w:proofErr w:type="gramStart"/>
      <w:r w:rsidRPr="00AD0626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D0626">
        <w:rPr>
          <w:rFonts w:ascii="Times New Roman" w:hAnsi="Times New Roman" w:cs="Times New Roman"/>
          <w:bCs/>
          <w:sz w:val="26"/>
          <w:szCs w:val="26"/>
        </w:rPr>
        <w:t xml:space="preserve">оскве, включая поиск, просмотр, внесение, изменение, копирование, редактирование, распечатывание, передачу и удаление информации, в том числе </w:t>
      </w:r>
      <w:r w:rsidRPr="00AD0626">
        <w:rPr>
          <w:rFonts w:ascii="Times New Roman" w:hAnsi="Times New Roman" w:cs="Times New Roman"/>
          <w:bCs/>
          <w:sz w:val="26"/>
          <w:szCs w:val="26"/>
        </w:rPr>
        <w:lastRenderedPageBreak/>
        <w:t>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C410DA" w:rsidRPr="003E0916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C410DA" w:rsidRPr="005240CD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Pr="00AD0626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5240CD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5240CD">
        <w:rPr>
          <w:rFonts w:ascii="Times New Roman" w:hAnsi="Times New Roman" w:cs="Times New Roman"/>
          <w:sz w:val="26"/>
          <w:szCs w:val="26"/>
        </w:rPr>
        <w:t>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</w:t>
      </w:r>
      <w:proofErr w:type="gramStart"/>
      <w:r w:rsidRPr="005240CD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5240CD">
        <w:rPr>
          <w:rFonts w:ascii="Times New Roman" w:hAnsi="Times New Roman" w:cs="Times New Roman"/>
          <w:sz w:val="26"/>
          <w:szCs w:val="26"/>
        </w:rPr>
        <w:t>оскве, приказами инспекции, поручениями руководства инспекции.</w:t>
      </w:r>
    </w:p>
    <w:p w:rsidR="00C410DA" w:rsidRPr="000925BC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 w:rsidRPr="005240CD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</w:t>
      </w:r>
      <w:proofErr w:type="gramStart"/>
      <w:r w:rsidRPr="005240CD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5240CD">
        <w:rPr>
          <w:rFonts w:ascii="Times New Roman" w:hAnsi="Times New Roman" w:cs="Times New Roman"/>
          <w:sz w:val="26"/>
          <w:szCs w:val="26"/>
        </w:rPr>
        <w:t>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C410DA" w:rsidRPr="000925BC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C410DA" w:rsidRPr="000925BC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C410DA" w:rsidRPr="000925BC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.</w:t>
      </w:r>
      <w:r w:rsidRPr="0057462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574622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</w:t>
      </w:r>
      <w:proofErr w:type="gramStart"/>
      <w:r w:rsidRPr="00574622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574622">
        <w:rPr>
          <w:rFonts w:ascii="Times New Roman" w:hAnsi="Times New Roman" w:cs="Times New Roman"/>
          <w:sz w:val="26"/>
          <w:szCs w:val="26"/>
        </w:rPr>
        <w:t>оскве;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lastRenderedPageBreak/>
        <w:t>за причинение материального ущерба организации, в пределах, установленных действующим законодательством.</w:t>
      </w:r>
    </w:p>
    <w:p w:rsidR="00C410DA" w:rsidRPr="00574622" w:rsidRDefault="00C410DA" w:rsidP="00C410DA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574622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74622">
        <w:rPr>
          <w:rFonts w:ascii="Times New Roman" w:hAnsi="Times New Roman" w:cs="Times New Roman"/>
          <w:sz w:val="26"/>
          <w:szCs w:val="26"/>
        </w:rPr>
        <w:t>. Москве;</w:t>
      </w:r>
    </w:p>
    <w:p w:rsidR="00C410DA" w:rsidRPr="00574622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25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C410DA" w:rsidRPr="00574622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410DA" w:rsidRPr="00574622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</w:t>
      </w:r>
      <w:proofErr w:type="gramStart"/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управленческие</w:t>
      </w:r>
      <w:proofErr w:type="gramEnd"/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и </w:t>
      </w:r>
    </w:p>
    <w:p w:rsidR="00C410DA" w:rsidRPr="00574622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410DA" w:rsidRPr="00574622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410DA" w:rsidRPr="00574622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C410DA" w:rsidRPr="00574622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C410DA" w:rsidRPr="00574622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C410DA" w:rsidRPr="00574622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C410DA" w:rsidRPr="00574622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</w:t>
      </w:r>
      <w:proofErr w:type="gramStart"/>
      <w:r w:rsidRPr="00574622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574622">
        <w:rPr>
          <w:rFonts w:ascii="Times New Roman" w:hAnsi="Times New Roman" w:cs="Times New Roman"/>
          <w:sz w:val="26"/>
          <w:szCs w:val="26"/>
        </w:rPr>
        <w:t>оскве, Положением о юридическом отделе № 3, регламентами инспекции, иными нормативными актами.</w:t>
      </w:r>
    </w:p>
    <w:p w:rsidR="00C410DA" w:rsidRPr="00574622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410DA" w:rsidRPr="00574622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C410DA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410DA" w:rsidRPr="00574622" w:rsidRDefault="00C410DA" w:rsidP="00C410DA">
      <w:pPr>
        <w:numPr>
          <w:ilvl w:val="0"/>
          <w:numId w:val="32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</w:t>
      </w:r>
      <w:proofErr w:type="gramStart"/>
      <w:r w:rsidRPr="00574622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574622">
        <w:rPr>
          <w:rFonts w:ascii="Times New Roman" w:hAnsi="Times New Roman" w:cs="Times New Roman"/>
          <w:sz w:val="26"/>
          <w:szCs w:val="26"/>
        </w:rPr>
        <w:t>оскве, Положением о юридическом отделе № 3, регламентами инспекции, иными нормативными актами.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C410DA" w:rsidRPr="00C7558A" w:rsidRDefault="00C410DA" w:rsidP="00C41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C410DA" w:rsidRPr="00C7558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410DA" w:rsidRPr="00C7558A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C410DA" w:rsidRPr="00E4302F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C7558A">
        <w:rPr>
          <w:rFonts w:ascii="Times New Roman" w:hAnsi="Times New Roman" w:cs="Times New Roman"/>
          <w:sz w:val="26"/>
          <w:szCs w:val="26"/>
          <w:u w:val="single"/>
        </w:rPr>
        <w:t>Главный</w:t>
      </w:r>
      <w:r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410DA" w:rsidRPr="00E4302F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C410DA" w:rsidRPr="00E4302F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C410DA" w:rsidRPr="00E4302F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410DA" w:rsidRPr="001154F0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C410DA" w:rsidRPr="00496B68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2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C410DA" w:rsidRPr="00C410DA" w:rsidRDefault="00C410DA" w:rsidP="00C410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C410DA" w:rsidRPr="002D3696" w:rsidRDefault="00C410DA" w:rsidP="00C410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C410DA" w:rsidRPr="002D3696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 xml:space="preserve">- представление интересов Межрайонной ИФНС России № 46 по </w:t>
      </w:r>
      <w:proofErr w:type="gramStart"/>
      <w:r w:rsidRPr="002D369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D3696">
        <w:rPr>
          <w:rFonts w:ascii="Times New Roman" w:hAnsi="Times New Roman" w:cs="Times New Roman"/>
          <w:sz w:val="26"/>
          <w:szCs w:val="26"/>
        </w:rPr>
        <w:t>. Москве в судах Российской Федерации;</w:t>
      </w:r>
    </w:p>
    <w:p w:rsidR="00C410DA" w:rsidRPr="002D3696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C410DA" w:rsidRPr="002D3696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C410DA" w:rsidRPr="002D3696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</w:t>
      </w:r>
      <w:proofErr w:type="gramStart"/>
      <w:r w:rsidRPr="002D3696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2D3696">
        <w:rPr>
          <w:rFonts w:ascii="Times New Roman" w:hAnsi="Times New Roman" w:cs="Times New Roman"/>
          <w:sz w:val="26"/>
          <w:szCs w:val="26"/>
        </w:rPr>
        <w:t>оскве;</w:t>
      </w:r>
    </w:p>
    <w:p w:rsidR="00C410DA" w:rsidRPr="002D3696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C410DA" w:rsidRPr="00C410DA" w:rsidRDefault="00C410DA" w:rsidP="00C410D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C410DA" w:rsidRDefault="00C410DA" w:rsidP="00C41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410DA" w:rsidRPr="0056607C" w:rsidRDefault="00C410DA" w:rsidP="00C410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качество подготовки документов, связанных с представлением интересов инспекции в судах;</w:t>
      </w:r>
    </w:p>
    <w:p w:rsidR="00C410DA" w:rsidRPr="0056607C" w:rsidRDefault="00C410DA" w:rsidP="00C410D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д</w:t>
      </w:r>
      <w:r w:rsidRPr="0056607C">
        <w:rPr>
          <w:rFonts w:ascii="Times New Roman" w:hAnsi="Times New Roman" w:cs="Times New Roman"/>
          <w:bCs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C410DA" w:rsidRDefault="00C410DA" w:rsidP="00C410DA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C410DA" w:rsidRPr="00620140" w:rsidRDefault="00C410DA" w:rsidP="00C410DA">
      <w:pPr>
        <w:pStyle w:val="ae"/>
        <w:rPr>
          <w:rFonts w:ascii="Times New Roman" w:hAnsi="Times New Roman" w:cs="Times New Roman"/>
          <w:color w:val="FF0000"/>
        </w:rPr>
      </w:pPr>
      <w:r w:rsidRPr="00620140">
        <w:rPr>
          <w:rFonts w:ascii="Times New Roman" w:hAnsi="Times New Roman" w:cs="Times New Roman"/>
          <w:color w:val="FF0000"/>
        </w:rPr>
        <w:t xml:space="preserve">                                     </w:t>
      </w:r>
    </w:p>
    <w:p w:rsidR="00C410DA" w:rsidRPr="005240CD" w:rsidRDefault="00C410DA" w:rsidP="00C410DA">
      <w:pPr>
        <w:pStyle w:val="ae"/>
        <w:rPr>
          <w:rFonts w:ascii="Times New Roman" w:hAnsi="Times New Roman" w:cs="Times New Roman"/>
        </w:rPr>
      </w:pPr>
      <w:r w:rsidRPr="005240CD">
        <w:rPr>
          <w:rFonts w:ascii="Times New Roman" w:hAnsi="Times New Roman" w:cs="Times New Roman"/>
          <w:sz w:val="28"/>
          <w:szCs w:val="28"/>
          <w:u w:val="single"/>
        </w:rPr>
        <w:t>Начальник юридического отдела №3</w:t>
      </w:r>
      <w:r w:rsidRPr="005240C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5240CD">
        <w:rPr>
          <w:rFonts w:ascii="Times New Roman" w:hAnsi="Times New Roman" w:cs="Times New Roman"/>
        </w:rPr>
        <w:t xml:space="preserve">_______________     </w:t>
      </w:r>
      <w:r>
        <w:rPr>
          <w:rFonts w:ascii="Times New Roman" w:hAnsi="Times New Roman" w:cs="Times New Roman"/>
        </w:rPr>
        <w:t xml:space="preserve">      </w:t>
      </w:r>
      <w:r w:rsidRPr="005240CD">
        <w:rPr>
          <w:rFonts w:ascii="Times New Roman" w:hAnsi="Times New Roman" w:cs="Times New Roman"/>
        </w:rPr>
        <w:t xml:space="preserve">  </w:t>
      </w:r>
      <w:r w:rsidRPr="005240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 w:rsidRPr="005240CD">
        <w:rPr>
          <w:rFonts w:ascii="Times New Roman" w:hAnsi="Times New Roman" w:cs="Times New Roman"/>
          <w:u w:val="single"/>
        </w:rPr>
        <w:t xml:space="preserve">     </w:t>
      </w:r>
    </w:p>
    <w:p w:rsidR="00C410DA" w:rsidRPr="005240CD" w:rsidRDefault="00C410DA" w:rsidP="00C410DA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5240CD">
        <w:rPr>
          <w:rFonts w:ascii="Times New Roman" w:hAnsi="Times New Roman"/>
          <w:sz w:val="20"/>
          <w:szCs w:val="20"/>
        </w:rPr>
        <w:t xml:space="preserve">       (наименование отдела инспекции)                                                (подпись)                                 (ФИО)</w:t>
      </w:r>
    </w:p>
    <w:p w:rsidR="00C410DA" w:rsidRPr="00620140" w:rsidRDefault="00C410DA" w:rsidP="00C410DA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5240CD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</w:t>
      </w:r>
      <w:proofErr w:type="gramStart"/>
      <w:r w:rsidRPr="005240CD">
        <w:rPr>
          <w:rFonts w:ascii="Times New Roman" w:hAnsi="Times New Roman" w:cs="Times New Roman"/>
          <w:b w:val="0"/>
          <w:sz w:val="24"/>
          <w:szCs w:val="24"/>
          <w:u w:val="single"/>
        </w:rPr>
        <w:t>н(</w:t>
      </w:r>
      <w:proofErr w:type="gramEnd"/>
      <w:r w:rsidRPr="005240CD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5240CD">
        <w:rPr>
          <w:rFonts w:ascii="Times New Roman" w:hAnsi="Times New Roman" w:cs="Times New Roman"/>
          <w:sz w:val="28"/>
          <w:szCs w:val="28"/>
        </w:rPr>
        <w:t xml:space="preserve">  ____________________      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_____________</w:t>
      </w:r>
      <w:r w:rsidRPr="005240CD">
        <w:rPr>
          <w:rFonts w:ascii="Times New Roman" w:hAnsi="Times New Roman" w:cs="Times New Roman"/>
          <w:b w:val="0"/>
          <w:sz w:val="28"/>
          <w:szCs w:val="28"/>
          <w:u w:val="single"/>
        </w:rPr>
        <w:tab/>
      </w:r>
    </w:p>
    <w:p w:rsidR="00C410DA" w:rsidRPr="00620140" w:rsidRDefault="00C410DA" w:rsidP="00C410DA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5D3423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2B5730" w:rsidTr="00004AD8">
        <w:trPr>
          <w:trHeight w:val="95"/>
        </w:trPr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5D3423" w:rsidRPr="00E23ECB" w:rsidRDefault="005D3423" w:rsidP="005D342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6C3EBC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1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5D3423" w:rsidRPr="00E23ECB" w:rsidRDefault="005D3423" w:rsidP="005D3423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5D3423" w:rsidRDefault="005D3423" w:rsidP="005D3423">
      <w:pPr>
        <w:sectPr w:rsidR="005D3423" w:rsidSect="005D3423">
          <w:headerReference w:type="default" r:id="rId29"/>
          <w:type w:val="continuous"/>
          <w:pgSz w:w="11906" w:h="16838"/>
          <w:pgMar w:top="567" w:right="850" w:bottom="567" w:left="1134" w:header="708" w:footer="708" w:gutter="0"/>
          <w:cols w:space="708"/>
          <w:titlePg/>
          <w:docGrid w:linePitch="360"/>
        </w:sectPr>
      </w:pPr>
    </w:p>
    <w:p w:rsidR="005D3423" w:rsidRPr="00263551" w:rsidRDefault="005D3423" w:rsidP="005D3423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>
        <w:rPr>
          <w:rFonts w:ascii="Times New Roman" w:hAnsi="Times New Roman" w:cs="Times New Roman"/>
          <w:b w:val="0"/>
          <w:sz w:val="26"/>
          <w:szCs w:val="26"/>
          <w:u w:val="single"/>
        </w:rPr>
        <w:lastRenderedPageBreak/>
        <w:t>___________________________________________</w:t>
      </w:r>
    </w:p>
    <w:p w:rsidR="005D3423" w:rsidRPr="002E46C3" w:rsidRDefault="005D3423" w:rsidP="005D3423">
      <w:pPr>
        <w:rPr>
          <w:sz w:val="20"/>
          <w:szCs w:val="20"/>
          <w:lang w:eastAsia="ru-RU"/>
        </w:rPr>
      </w:pPr>
    </w:p>
    <w:p w:rsidR="005D3423" w:rsidRPr="00DF06E7" w:rsidRDefault="005D3423" w:rsidP="005D342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2E46C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5D3423" w:rsidRPr="00DF06E7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D03146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D031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отдела работы с заявителями №1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D0314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D0314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D03146">
        <w:rPr>
          <w:rFonts w:ascii="Times New Roman" w:hAnsi="Times New Roman" w:cs="Times New Roman"/>
          <w:sz w:val="26"/>
          <w:szCs w:val="26"/>
        </w:rPr>
        <w:t>».</w:t>
      </w:r>
    </w:p>
    <w:p w:rsidR="005D3423" w:rsidRPr="00D03146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D03146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D03146">
        <w:rPr>
          <w:rFonts w:ascii="Times New Roman" w:hAnsi="Times New Roman" w:cs="Times New Roman"/>
          <w:bCs/>
          <w:sz w:val="26"/>
          <w:szCs w:val="26"/>
        </w:rPr>
        <w:t>.</w:t>
      </w:r>
    </w:p>
    <w:p w:rsidR="005D3423" w:rsidRPr="00D0314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D03146">
        <w:rPr>
          <w:rFonts w:ascii="Times New Roman" w:hAnsi="Times New Roman" w:cs="Times New Roman"/>
          <w:sz w:val="26"/>
          <w:szCs w:val="26"/>
        </w:rPr>
        <w:t>.</w:t>
      </w:r>
    </w:p>
    <w:p w:rsidR="005D3423" w:rsidRPr="00D0314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D03146">
        <w:rPr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D03146">
        <w:rPr>
          <w:rFonts w:ascii="Times New Roman" w:hAnsi="Times New Roman"/>
          <w:sz w:val="26"/>
          <w:szCs w:val="26"/>
        </w:rPr>
        <w:t>.</w:t>
      </w:r>
    </w:p>
    <w:p w:rsidR="005D3423" w:rsidRPr="00D0314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5D3423" w:rsidRPr="00D0314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D03146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D03146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B100D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D3423" w:rsidRPr="00046A5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046A5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Pr="00410F42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5D3423" w:rsidRPr="00410F42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5D3423" w:rsidRPr="00410F42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02.05.2006 N 59-ФЗ "О порядке рассмотрения обращений граждан Российской Федерации"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proofErr w:type="gramStart"/>
      <w:r w:rsidRPr="00410F42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5D3423" w:rsidRPr="00410F42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Pr="00410F42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.</w:t>
      </w:r>
      <w:proofErr w:type="gramEnd"/>
    </w:p>
    <w:p w:rsidR="005D3423" w:rsidRPr="00046A51" w:rsidRDefault="005D3423" w:rsidP="005D3423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807D5E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5D3423" w:rsidRPr="00807D5E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5D3423" w:rsidRPr="00807D5E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807D5E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D3423" w:rsidRPr="00807D5E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5D3423" w:rsidRPr="00807D5E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D5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807D5E" w:rsidRDefault="005D3423" w:rsidP="005D3423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lastRenderedPageBreak/>
        <w:t>Порядок взаимодействия территориальных органов ФНС России и ФКУ «Налог-Сервис» ФНС России при реализации с 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0F42">
        <w:rPr>
          <w:rFonts w:ascii="Times New Roman" w:hAnsi="Times New Roman" w:cs="Times New Roman"/>
          <w:sz w:val="26"/>
          <w:szCs w:val="26"/>
        </w:rPr>
        <w:t>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принципы предоставления государственных услуг;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требования к предоставлению государственных услуг;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- </w:t>
      </w: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 предоставления государственных услуг в электронной форме;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понятие и принципы функционирования, назначение портала государственных услуг;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права заявителей при получении государственных услуг;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5D3423" w:rsidRPr="008A1334" w:rsidRDefault="005D3423" w:rsidP="005D3423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5D3423" w:rsidRPr="00423BFB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2E3D17" w:rsidRDefault="005D3423" w:rsidP="005D3423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D3423" w:rsidRPr="002E3D17" w:rsidRDefault="005D3423" w:rsidP="005D3423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5D3423" w:rsidRPr="00877F4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07C33">
        <w:rPr>
          <w:rFonts w:ascii="Times New Roman" w:eastAsia="Times New Roman" w:hAnsi="Times New Roman" w:cs="Times New Roman"/>
          <w:sz w:val="26"/>
          <w:szCs w:val="26"/>
        </w:rPr>
        <w:t>мения</w:t>
      </w:r>
      <w:r w:rsidRPr="00107C3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107C33">
        <w:rPr>
          <w:rFonts w:ascii="Times New Roman" w:hAnsi="Times New Roman"/>
          <w:bCs/>
          <w:sz w:val="26"/>
          <w:szCs w:val="26"/>
          <w:lang w:eastAsia="ru-RU"/>
        </w:rPr>
        <w:t>необходимые для выполнения работы</w:t>
      </w:r>
      <w:r w:rsidRPr="00877F44">
        <w:rPr>
          <w:rFonts w:ascii="Times New Roman" w:hAnsi="Times New Roman"/>
          <w:bCs/>
          <w:sz w:val="26"/>
          <w:szCs w:val="26"/>
          <w:lang w:eastAsia="ru-RU"/>
        </w:rPr>
        <w:t xml:space="preserve">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2E3D17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D3423" w:rsidRPr="002E3D17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5D3423" w:rsidRPr="002E3D17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423" w:rsidRPr="002E3D17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5D3423" w:rsidRPr="002E3D17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D3423" w:rsidRPr="002E3D17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E3D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59075B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5D3423" w:rsidRPr="00FF4C65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423" w:rsidRPr="00FF4C65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5D3423" w:rsidRPr="00FF4C65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 своевременным исполнением поступающих в отдел писем, а также предоставление необходимой информации в отдел общего и хозяйственного обеспечения для формирования отчета в УФНС России по </w:t>
      </w:r>
      <w:proofErr w:type="gramStart"/>
      <w:r w:rsidRPr="00FF4C65">
        <w:rPr>
          <w:rFonts w:ascii="Times New Roman" w:hAnsi="Times New Roman" w:cs="Times New Roman"/>
          <w:bCs/>
          <w:iCs/>
          <w:sz w:val="26"/>
          <w:szCs w:val="26"/>
        </w:rPr>
        <w:t>г</w:t>
      </w:r>
      <w:proofErr w:type="gramEnd"/>
      <w:r w:rsidRPr="00FF4C65">
        <w:rPr>
          <w:rFonts w:ascii="Times New Roman" w:hAnsi="Times New Roman" w:cs="Times New Roman"/>
          <w:bCs/>
          <w:iCs/>
          <w:sz w:val="26"/>
          <w:szCs w:val="26"/>
        </w:rPr>
        <w:t>. Москве по соблюдению исполнительской дисциплины;</w:t>
      </w:r>
    </w:p>
    <w:p w:rsidR="005D3423" w:rsidRPr="00FF4C65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выда</w:t>
      </w:r>
      <w:r>
        <w:rPr>
          <w:rFonts w:ascii="Times New Roman" w:hAnsi="Times New Roman" w:cs="Times New Roman"/>
          <w:bCs/>
          <w:iCs/>
          <w:sz w:val="26"/>
          <w:szCs w:val="26"/>
        </w:rPr>
        <w:t>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proofErr w:type="gramStart"/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</w:t>
      </w:r>
      <w:proofErr w:type="gramEnd"/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результатом государственной регистрации юридического лица;</w:t>
      </w:r>
    </w:p>
    <w:p w:rsidR="005D3423" w:rsidRPr="00FF4C65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прин</w:t>
      </w:r>
      <w:r>
        <w:rPr>
          <w:rFonts w:ascii="Times New Roman" w:hAnsi="Times New Roman" w:cs="Times New Roman"/>
          <w:bCs/>
          <w:iCs/>
          <w:sz w:val="26"/>
          <w:szCs w:val="26"/>
        </w:rPr>
        <w:t>имать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от заинтересованн</w:t>
      </w:r>
      <w:r>
        <w:rPr>
          <w:rFonts w:ascii="Times New Roman" w:hAnsi="Times New Roman" w:cs="Times New Roman"/>
          <w:bCs/>
          <w:iCs/>
          <w:sz w:val="26"/>
          <w:szCs w:val="26"/>
        </w:rPr>
        <w:t>ых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лиц и анализ</w:t>
      </w:r>
      <w:r>
        <w:rPr>
          <w:rFonts w:ascii="Times New Roman" w:hAnsi="Times New Roman" w:cs="Times New Roman"/>
          <w:bCs/>
          <w:iCs/>
          <w:sz w:val="26"/>
          <w:szCs w:val="26"/>
        </w:rPr>
        <w:t>ировать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об ошибках в базе данных ЕГРЮЛ допущенных регистрирующим органом;</w:t>
      </w:r>
    </w:p>
    <w:p w:rsidR="005D3423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составл</w:t>
      </w:r>
      <w:r>
        <w:rPr>
          <w:rFonts w:ascii="Times New Roman" w:hAnsi="Times New Roman" w:cs="Times New Roman"/>
          <w:bCs/>
          <w:iCs/>
          <w:sz w:val="26"/>
          <w:szCs w:val="26"/>
        </w:rPr>
        <w:t>ять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акт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ошибкам, допущенным регистрирующим органом, </w:t>
      </w:r>
      <w:r>
        <w:rPr>
          <w:rFonts w:ascii="Times New Roman" w:hAnsi="Times New Roman" w:cs="Times New Roman"/>
          <w:bCs/>
          <w:iCs/>
          <w:sz w:val="26"/>
          <w:szCs w:val="26"/>
        </w:rPr>
        <w:t>вести статистику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допущенным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ошибкам;</w:t>
      </w:r>
    </w:p>
    <w:p w:rsidR="005D3423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34DB9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операций (заданий)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iCs/>
          <w:sz w:val="26"/>
          <w:szCs w:val="26"/>
        </w:rPr>
        <w:t>в случае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возложен</w:t>
      </w:r>
      <w:r>
        <w:rPr>
          <w:rFonts w:ascii="Times New Roman" w:hAnsi="Times New Roman" w:cs="Times New Roman"/>
          <w:bCs/>
          <w:iCs/>
          <w:sz w:val="26"/>
          <w:szCs w:val="26"/>
        </w:rPr>
        <w:t>ия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обязанности ответственного технолога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5D3423" w:rsidRPr="00FF4C65" w:rsidRDefault="005D3423" w:rsidP="005D3423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выполнять функции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администратора зала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59075B">
        <w:rPr>
          <w:rFonts w:ascii="Times New Roman" w:hAnsi="Times New Roman" w:cs="Times New Roman"/>
          <w:sz w:val="26"/>
          <w:szCs w:val="26"/>
        </w:rPr>
        <w:t>подготовку писем, запросов и уведомлений, направляемых гражданам и в организации;</w:t>
      </w:r>
    </w:p>
    <w:p w:rsidR="005D3423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подготовку</w:t>
      </w:r>
      <w:r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Pr="00107C33">
        <w:rPr>
          <w:rFonts w:ascii="Times New Roman" w:hAnsi="Times New Roman" w:cs="Times New Roman"/>
          <w:bCs/>
          <w:iCs/>
          <w:sz w:val="26"/>
          <w:szCs w:val="26"/>
        </w:rPr>
        <w:t xml:space="preserve">а также </w:t>
      </w:r>
      <w:proofErr w:type="gramStart"/>
      <w:r>
        <w:rPr>
          <w:rFonts w:ascii="Times New Roman" w:hAnsi="Times New Roman" w:cs="Times New Roman"/>
          <w:bCs/>
          <w:iCs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bCs/>
          <w:iCs/>
          <w:sz w:val="26"/>
          <w:szCs w:val="26"/>
        </w:rPr>
        <w:t xml:space="preserve"> их действиями в процессе обучения</w:t>
      </w:r>
      <w:r w:rsidRPr="00107C33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 xml:space="preserve">ивать </w:t>
      </w:r>
      <w:r w:rsidRPr="0059075B">
        <w:rPr>
          <w:rFonts w:ascii="Times New Roman" w:hAnsi="Times New Roman" w:cs="Times New Roman"/>
          <w:sz w:val="26"/>
          <w:szCs w:val="26"/>
        </w:rPr>
        <w:t>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законны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интерес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9075B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распоряд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9075B">
        <w:rPr>
          <w:rFonts w:ascii="Times New Roman" w:hAnsi="Times New Roman" w:cs="Times New Roman"/>
          <w:sz w:val="26"/>
          <w:szCs w:val="26"/>
        </w:rPr>
        <w:t xml:space="preserve">к </w:t>
      </w:r>
      <w:r w:rsidRPr="0059075B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по </w:t>
      </w:r>
      <w:proofErr w:type="gramStart"/>
      <w:r w:rsidRPr="0059075B">
        <w:rPr>
          <w:rFonts w:ascii="Times New Roman" w:hAnsi="Times New Roman" w:cs="Times New Roman"/>
          <w:iCs/>
          <w:sz w:val="26"/>
          <w:szCs w:val="26"/>
        </w:rPr>
        <w:t>г</w:t>
      </w:r>
      <w:proofErr w:type="gramEnd"/>
      <w:r w:rsidRPr="0059075B">
        <w:rPr>
          <w:rFonts w:ascii="Times New Roman" w:hAnsi="Times New Roman" w:cs="Times New Roman"/>
          <w:iCs/>
          <w:sz w:val="26"/>
          <w:szCs w:val="26"/>
        </w:rPr>
        <w:t>. Москве</w:t>
      </w:r>
      <w:r w:rsidRPr="0059075B">
        <w:rPr>
          <w:rFonts w:ascii="Times New Roman" w:hAnsi="Times New Roman" w:cs="Times New Roman"/>
          <w:sz w:val="26"/>
          <w:szCs w:val="26"/>
        </w:rPr>
        <w:t>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поддерж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ую и и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9075B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5D3423" w:rsidRPr="0059075B" w:rsidRDefault="005D3423" w:rsidP="005D3423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5D3423" w:rsidRPr="0059075B" w:rsidRDefault="005D3423" w:rsidP="005D3423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D3423" w:rsidRPr="0059075B" w:rsidRDefault="005D3423" w:rsidP="005D3423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423" w:rsidRPr="0059075B" w:rsidRDefault="005D3423" w:rsidP="005D3423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5D3423" w:rsidRPr="0059075B" w:rsidRDefault="005D3423" w:rsidP="005D3423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 xml:space="preserve">осуществление иных функций, предусмотренных нормативными правовыми актами Российской Федерации, ФНС России, УФНС России по </w:t>
      </w:r>
      <w:proofErr w:type="gramStart"/>
      <w:r w:rsidRPr="0059075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9075B">
        <w:rPr>
          <w:rFonts w:ascii="Times New Roman" w:hAnsi="Times New Roman" w:cs="Times New Roman"/>
          <w:sz w:val="26"/>
          <w:szCs w:val="26"/>
        </w:rPr>
        <w:t>. Москве, а также регламентами и иными внутренними документами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право: </w:t>
      </w:r>
    </w:p>
    <w:p w:rsidR="005D3423" w:rsidRPr="00E067F4" w:rsidRDefault="005D3423" w:rsidP="005D3423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gramStart"/>
      <w:r w:rsidRPr="00E067F4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E067F4">
        <w:rPr>
          <w:rFonts w:ascii="Times New Roman" w:hAnsi="Times New Roman" w:cs="Times New Roman"/>
          <w:bCs/>
          <w:sz w:val="26"/>
          <w:szCs w:val="26"/>
        </w:rPr>
        <w:t>. Москве;</w:t>
      </w:r>
    </w:p>
    <w:p w:rsidR="005D3423" w:rsidRPr="00E067F4" w:rsidRDefault="005D3423" w:rsidP="005D3423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</w:t>
      </w:r>
      <w:proofErr w:type="gramStart"/>
      <w:r w:rsidRPr="00E067F4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E067F4">
        <w:rPr>
          <w:rFonts w:ascii="Times New Roman" w:hAnsi="Times New Roman" w:cs="Times New Roman"/>
          <w:bCs/>
          <w:sz w:val="26"/>
          <w:szCs w:val="26"/>
        </w:rPr>
        <w:t>. Москве, а также к иным базам данных и информационным ресурсам согласно полученному допуску;</w:t>
      </w:r>
    </w:p>
    <w:p w:rsidR="005D3423" w:rsidRPr="00E067F4" w:rsidRDefault="005D3423" w:rsidP="005D3423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D3423" w:rsidRPr="00E067F4" w:rsidRDefault="005D3423" w:rsidP="005D3423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5D3423" w:rsidRPr="004924B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ссии по г. Москве, положением об отделе работы с заявителями </w:t>
      </w:r>
      <w:r w:rsidRPr="004924B3">
        <w:rPr>
          <w:rFonts w:ascii="Times New Roman" w:hAnsi="Times New Roman" w:cs="Times New Roman"/>
          <w:sz w:val="26"/>
          <w:szCs w:val="26"/>
        </w:rPr>
        <w:t>№1, приказами и распоряжениями ФНС России,  приказами</w:t>
      </w:r>
      <w:proofErr w:type="gramEnd"/>
      <w:r w:rsidRPr="004924B3">
        <w:rPr>
          <w:rFonts w:ascii="Times New Roman" w:hAnsi="Times New Roman" w:cs="Times New Roman"/>
          <w:sz w:val="26"/>
          <w:szCs w:val="26"/>
        </w:rPr>
        <w:t xml:space="preserve"> УФНС России по </w:t>
      </w:r>
      <w:proofErr w:type="gramStart"/>
      <w:r w:rsidRPr="004924B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24B3">
        <w:rPr>
          <w:rFonts w:ascii="Times New Roman" w:hAnsi="Times New Roman" w:cs="Times New Roman"/>
          <w:sz w:val="26"/>
          <w:szCs w:val="26"/>
        </w:rPr>
        <w:t>. Москве, приказами инспекции, поручениями руководства инспекции.</w:t>
      </w:r>
    </w:p>
    <w:p w:rsidR="005D3423" w:rsidRPr="004924B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4924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</w:t>
      </w:r>
      <w:r w:rsidRPr="004924B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4924B3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 xml:space="preserve"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</w:t>
      </w:r>
      <w:proofErr w:type="gramStart"/>
      <w:r w:rsidRPr="004924B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24B3">
        <w:rPr>
          <w:rFonts w:ascii="Times New Roman" w:hAnsi="Times New Roman" w:cs="Times New Roman"/>
          <w:sz w:val="26"/>
          <w:szCs w:val="26"/>
        </w:rPr>
        <w:t>. Москве,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4924B3">
        <w:rPr>
          <w:rFonts w:ascii="Times New Roman" w:hAnsi="Times New Roman" w:cs="Times New Roman"/>
          <w:sz w:val="26"/>
          <w:szCs w:val="26"/>
        </w:rPr>
        <w:t xml:space="preserve"> №1 и функциональными особенностями замещаемой в нем должности гражданской службы:</w:t>
      </w:r>
    </w:p>
    <w:p w:rsidR="005D3423" w:rsidRPr="004924B3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924B3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</w:t>
      </w: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инструкций и методических указаний ФНС России, УФНС России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5D3423" w:rsidRPr="000925BC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0925B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. Москве.</w:t>
      </w:r>
    </w:p>
    <w:p w:rsidR="005D3423" w:rsidRPr="000925BC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30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A26C2A" w:rsidRDefault="005D3423" w:rsidP="005D3423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Pr="00A26C2A">
        <w:rPr>
          <w:rFonts w:ascii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5D3423" w:rsidRPr="00A26C2A" w:rsidRDefault="005D3423" w:rsidP="005D3423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5D3423" w:rsidRPr="000618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A26C2A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5D3423" w:rsidRPr="00A26C2A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№ 46 по г. Москве, Положением </w:t>
      </w:r>
      <w:proofErr w:type="gramStart"/>
      <w:r w:rsidRPr="00A26C2A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A26C2A">
        <w:rPr>
          <w:rFonts w:ascii="Times New Roman" w:hAnsi="Times New Roman" w:cs="Times New Roman"/>
          <w:sz w:val="26"/>
          <w:szCs w:val="26"/>
        </w:rPr>
        <w:t xml:space="preserve"> отделе работы с заявителями № 1, регламентами инспекции, иными нормативными актами.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E4302F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A26C2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lastRenderedPageBreak/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D3423" w:rsidRPr="001154F0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496B68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3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33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. Москве,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496B68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. Москве: </w:t>
      </w:r>
    </w:p>
    <w:p w:rsidR="005D3423" w:rsidRPr="00702531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531">
        <w:rPr>
          <w:rFonts w:ascii="Times New Roman" w:hAnsi="Times New Roman" w:cs="Times New Roman"/>
          <w:sz w:val="26"/>
          <w:szCs w:val="26"/>
        </w:rPr>
        <w:t>-  прием и выдача документов о государственной регистрации юридических лиц;</w:t>
      </w:r>
    </w:p>
    <w:p w:rsidR="005D3423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02531">
        <w:rPr>
          <w:rFonts w:ascii="Times New Roman" w:hAnsi="Times New Roman" w:cs="Times New Roman"/>
          <w:sz w:val="26"/>
          <w:szCs w:val="26"/>
        </w:rPr>
        <w:t>-консультирование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профессиональной служебной деятельности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B272D9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государственного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061854" w:rsidRDefault="005D3423" w:rsidP="005D34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5D3423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4924B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924B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5D3423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5D3423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4673"/>
        <w:gridCol w:w="147"/>
        <w:gridCol w:w="2830"/>
        <w:gridCol w:w="2262"/>
      </w:tblGrid>
      <w:tr w:rsidR="005D3423" w:rsidRPr="0035731E" w:rsidTr="00004AD8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423" w:rsidRPr="0035731E" w:rsidTr="00004AD8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5D3423" w:rsidRPr="0035731E" w:rsidTr="00004AD8">
        <w:trPr>
          <w:trHeight w:val="68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D3423" w:rsidRPr="0035731E" w:rsidTr="00004AD8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3423" w:rsidRPr="0032073F" w:rsidRDefault="005D3423" w:rsidP="00004A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</w:t>
            </w:r>
            <w:proofErr w:type="gramStart"/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5D3423" w:rsidRPr="0032073F" w:rsidRDefault="005D3423" w:rsidP="00004A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423" w:rsidRPr="0032073F" w:rsidRDefault="005D3423" w:rsidP="00004A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423" w:rsidRPr="0035731E" w:rsidTr="00004AD8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423" w:rsidRPr="0035731E" w:rsidRDefault="005D3423" w:rsidP="00004AD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p w:rsidR="005D3423" w:rsidRPr="00C804C9" w:rsidRDefault="005D3423" w:rsidP="005D3423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5D3423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2B5730" w:rsidTr="00004AD8">
        <w:trPr>
          <w:trHeight w:val="95"/>
        </w:trPr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5D3423" w:rsidRPr="00A859A1" w:rsidRDefault="005D3423" w:rsidP="005D342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Государственного налогового инспектора Юридического отдела №1 </w:t>
      </w:r>
    </w:p>
    <w:p w:rsidR="005D3423" w:rsidRPr="00A859A1" w:rsidRDefault="005D3423" w:rsidP="005D3423">
      <w:pPr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 46 по </w:t>
      </w:r>
      <w:proofErr w:type="gramStart"/>
      <w:r w:rsidRPr="00A859A1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A859A1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5D3423" w:rsidRPr="00A859A1" w:rsidRDefault="005D3423" w:rsidP="005D342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ФИО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юридического отдела №1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A859A1">
        <w:rPr>
          <w:rFonts w:ascii="Times New Roman" w:hAnsi="Times New Roman" w:cs="Times New Roman"/>
          <w:sz w:val="26"/>
          <w:szCs w:val="26"/>
        </w:rPr>
        <w:t xml:space="preserve"> – государственный налоговый инспектор) относится к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старшей группе</w:t>
      </w:r>
      <w:r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5D3423" w:rsidRPr="00A859A1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A859A1">
        <w:rPr>
          <w:rFonts w:ascii="Times New Roman" w:hAnsi="Times New Roman" w:cs="Times New Roman"/>
          <w:sz w:val="24"/>
          <w:szCs w:val="24"/>
          <w:u w:val="single"/>
        </w:rPr>
        <w:t>11-3-4-096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A859A1">
        <w:rPr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A859A1">
        <w:rPr>
          <w:rFonts w:ascii="Times New Roman" w:hAnsi="Times New Roman"/>
          <w:sz w:val="26"/>
          <w:szCs w:val="26"/>
        </w:rPr>
        <w:t>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A859A1">
        <w:rPr>
          <w:rFonts w:ascii="Times New Roman" w:hAnsi="Times New Roman" w:cs="Times New Roman"/>
          <w:sz w:val="26"/>
          <w:szCs w:val="26"/>
        </w:rPr>
        <w:t xml:space="preserve"> Г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 замещения должности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A859A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Pr="00A859A1">
        <w:rPr>
          <w:rFonts w:ascii="Times New Roman" w:hAnsi="Times New Roman"/>
          <w:sz w:val="27"/>
          <w:szCs w:val="27"/>
        </w:rPr>
        <w:t xml:space="preserve"> по специальности: «Юриспруденция».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5D3423" w:rsidRPr="00A859A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Pr="00A859A1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5D3423" w:rsidRPr="00A859A1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34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End"/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 инспектор</w:t>
      </w:r>
      <w:r w:rsidRPr="00A859A1">
        <w:rPr>
          <w:rFonts w:ascii="Times New Roman" w:hAnsi="Times New Roman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A859A1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правил делового этикета;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5D3423" w:rsidRPr="00A859A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3423" w:rsidRPr="00A859A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A859A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5D3423" w:rsidRPr="00A859A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граждан;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A859A1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D3423" w:rsidRPr="00A859A1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</w:p>
    <w:p w:rsidR="005D3423" w:rsidRPr="000E2AC5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A859A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D3423" w:rsidRPr="00A859A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423" w:rsidRPr="00A859A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D3423" w:rsidRPr="00A859A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7. Основные права и обязанности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Юридический отдел №1,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подготавливать и принимать решения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исполнять и подготавливать ответы на заявления, обращения, жалобы граждан и юридических лиц, запросы правоохранительных и судебных органов, ФНС России, УФНС России по г</w:t>
      </w:r>
      <w:proofErr w:type="gramStart"/>
      <w:r w:rsidRPr="00A859A1">
        <w:rPr>
          <w:bCs/>
          <w:iCs/>
          <w:sz w:val="26"/>
          <w:szCs w:val="26"/>
        </w:rPr>
        <w:t>.М</w:t>
      </w:r>
      <w:proofErr w:type="gramEnd"/>
      <w:r w:rsidRPr="00A859A1">
        <w:rPr>
          <w:bCs/>
          <w:iCs/>
          <w:sz w:val="26"/>
          <w:szCs w:val="26"/>
        </w:rPr>
        <w:t>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 xml:space="preserve">подписывать решения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судах; 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подготавливать отзывы и исковые заявления;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подготавливать проекты документов и справочных материалов по предмету деятельности юридического отдела №1;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рассматривать заявления, обращения, запросы, предложения, жалобы граждан и юридических лиц и подготовка ответов и заключений;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утверждать решения о государственной регистрации индивидуальных предпринимателей и юридических лиц;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подготавливать (формирование и написание) решения об отказе в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 xml:space="preserve">соблюдать служебный распорядок </w:t>
      </w:r>
      <w:r w:rsidRPr="00A859A1">
        <w:rPr>
          <w:iCs/>
          <w:sz w:val="26"/>
          <w:szCs w:val="26"/>
        </w:rPr>
        <w:t>Межрайонной ИФНС России №46 по г</w:t>
      </w:r>
      <w:proofErr w:type="gramStart"/>
      <w:r w:rsidRPr="00A859A1">
        <w:rPr>
          <w:iCs/>
          <w:sz w:val="26"/>
          <w:szCs w:val="26"/>
        </w:rPr>
        <w:t>.М</w:t>
      </w:r>
      <w:proofErr w:type="gramEnd"/>
      <w:r w:rsidRPr="00A859A1">
        <w:rPr>
          <w:iCs/>
          <w:sz w:val="26"/>
          <w:szCs w:val="26"/>
        </w:rPr>
        <w:t>оскве</w:t>
      </w:r>
      <w:r w:rsidRPr="00A859A1">
        <w:rPr>
          <w:sz w:val="26"/>
          <w:szCs w:val="26"/>
        </w:rPr>
        <w:t>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соблюдать правила делового общения, нормы служебного этикета;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lastRenderedPageBreak/>
        <w:t>выполнять указания, распоряжения и поручения начальника отдела, его заместителей.</w:t>
      </w:r>
    </w:p>
    <w:p w:rsidR="005D3423" w:rsidRPr="00A859A1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 xml:space="preserve">осуществлять иные функции, предусмотренные нормативными правовыми актами Российской Федерации, ФНС России, УФНС России по </w:t>
      </w:r>
      <w:proofErr w:type="gramStart"/>
      <w:r w:rsidRPr="00A859A1">
        <w:rPr>
          <w:sz w:val="26"/>
          <w:szCs w:val="26"/>
        </w:rPr>
        <w:t>г</w:t>
      </w:r>
      <w:proofErr w:type="gramEnd"/>
      <w:r w:rsidRPr="00A859A1">
        <w:rPr>
          <w:sz w:val="26"/>
          <w:szCs w:val="26"/>
        </w:rPr>
        <w:t>. Москве, а также регламентами и иными внутренними документами Инспекции.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 </w:t>
      </w:r>
      <w:proofErr w:type="gramStart"/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5D3423" w:rsidRPr="00A859A1" w:rsidRDefault="005D3423" w:rsidP="005D3423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A859A1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bCs/>
          <w:sz w:val="26"/>
          <w:szCs w:val="26"/>
        </w:rPr>
        <w:t>оскве;</w:t>
      </w:r>
    </w:p>
    <w:p w:rsidR="005D3423" w:rsidRPr="00A859A1" w:rsidRDefault="005D3423" w:rsidP="005D3423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</w:t>
      </w:r>
      <w:proofErr w:type="gramStart"/>
      <w:r w:rsidRPr="00A859A1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bCs/>
          <w:sz w:val="26"/>
          <w:szCs w:val="26"/>
        </w:rPr>
        <w:t xml:space="preserve">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5D3423" w:rsidRPr="00A859A1" w:rsidRDefault="005D3423" w:rsidP="005D3423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</w:t>
      </w:r>
      <w:proofErr w:type="gramStart"/>
      <w:r w:rsidRPr="00A859A1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bCs/>
          <w:sz w:val="26"/>
          <w:szCs w:val="26"/>
        </w:rPr>
        <w:t>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Pr="00A859A1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D3423" w:rsidRPr="00A859A1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 xml:space="preserve"> по г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оскве, приказами инспекции, поручениями руководства инспекции.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11. </w:t>
      </w: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оскве,</w:t>
      </w:r>
      <w:r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A859A1" w:rsidRDefault="005D3423" w:rsidP="005D3423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lastRenderedPageBreak/>
        <w:t>- за разглашение сведений, ставших ему известными в связи с исполнением должностных обязанностей;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>
        <w:rPr>
          <w:rFonts w:ascii="Times New Roman" w:hAnsi="Times New Roman" w:cs="Times New Roman"/>
          <w:sz w:val="26"/>
          <w:szCs w:val="26"/>
        </w:rPr>
        <w:t>районной ИФНС России № 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A859A1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оскве;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5D3423" w:rsidRPr="00A859A1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A859A1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5D3423" w:rsidRPr="00A859A1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5D3423" w:rsidRPr="00A859A1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5D3423" w:rsidRPr="00A859A1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35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A859A1" w:rsidRDefault="005D3423" w:rsidP="005D342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5D3423" w:rsidRPr="00A859A1" w:rsidRDefault="005D3423" w:rsidP="005D3423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5D3423" w:rsidRPr="00A859A1" w:rsidRDefault="005D3423" w:rsidP="005D3423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5D3423" w:rsidRPr="00A859A1" w:rsidRDefault="005D3423" w:rsidP="005D3423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A859A1" w:rsidRDefault="005D3423" w:rsidP="005D342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5D3423" w:rsidRPr="00A859A1" w:rsidRDefault="005D3423" w:rsidP="005D3423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оскве, Положением о юридическом отделе № 1, регламентами инспекции, иными нормативными актами.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V. Перечень вопросов, по которым </w:t>
      </w: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юридического отдела № 1. 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16.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37" w:history="1">
        <w:r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A859A1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38" w:history="1">
        <w:r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A859A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18.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</w:t>
      </w:r>
      <w:r w:rsidRPr="00A859A1">
        <w:rPr>
          <w:rFonts w:ascii="Times New Roman" w:hAnsi="Times New Roman" w:cs="Times New Roman"/>
          <w:sz w:val="26"/>
          <w:szCs w:val="26"/>
        </w:rPr>
        <w:lastRenderedPageBreak/>
        <w:t>осуществляемых Межрайонной инспекцией Федеральной налоговой службы №46 по г</w:t>
      </w:r>
      <w:proofErr w:type="gramStart"/>
      <w:r w:rsidRPr="00A859A1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59A1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5D3423" w:rsidRPr="00A859A1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5D3423" w:rsidRPr="00A859A1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5D3423" w:rsidRPr="00A859A1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5D3423" w:rsidRPr="00A859A1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5D3423" w:rsidRPr="00A859A1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5D3423" w:rsidRPr="00A859A1" w:rsidRDefault="005D3423" w:rsidP="005D342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5D3423" w:rsidRPr="00A859A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5D3423" w:rsidRPr="00A859A1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A859A1" w:rsidRDefault="005D3423" w:rsidP="005D3423">
      <w:pPr>
        <w:pStyle w:val="ae"/>
        <w:rPr>
          <w:rFonts w:ascii="Times New Roman" w:hAnsi="Times New Roman" w:cs="Times New Roman"/>
        </w:rPr>
      </w:pPr>
      <w:r w:rsidRPr="00A859A1">
        <w:rPr>
          <w:rFonts w:ascii="Times New Roman" w:hAnsi="Times New Roman" w:cs="Times New Roman"/>
        </w:rPr>
        <w:t xml:space="preserve">Начальник юридического отдела №1                                      </w:t>
      </w:r>
    </w:p>
    <w:p w:rsidR="005D3423" w:rsidRPr="00A859A1" w:rsidRDefault="005D3423" w:rsidP="005D3423">
      <w:pPr>
        <w:pStyle w:val="ae"/>
        <w:rPr>
          <w:rFonts w:ascii="Times New Roman" w:hAnsi="Times New Roman" w:cs="Times New Roman"/>
        </w:rPr>
      </w:pPr>
      <w:r w:rsidRPr="00A859A1">
        <w:rPr>
          <w:rFonts w:ascii="Times New Roman" w:hAnsi="Times New Roman" w:cs="Times New Roman"/>
        </w:rPr>
        <w:t xml:space="preserve">____________________________________              ________________      </w:t>
      </w:r>
      <w:r>
        <w:rPr>
          <w:rFonts w:ascii="Times New Roman" w:hAnsi="Times New Roman" w:cs="Times New Roman"/>
          <w:u w:val="single"/>
        </w:rPr>
        <w:t>___________________</w:t>
      </w:r>
      <w:r w:rsidRPr="00A859A1">
        <w:rPr>
          <w:rFonts w:ascii="Times New Roman" w:hAnsi="Times New Roman" w:cs="Times New Roman"/>
          <w:u w:val="single"/>
        </w:rPr>
        <w:t xml:space="preserve">     </w:t>
      </w:r>
    </w:p>
    <w:p w:rsidR="005D3423" w:rsidRPr="00A859A1" w:rsidRDefault="005D3423" w:rsidP="005D3423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59A1">
        <w:rPr>
          <w:rFonts w:ascii="Times New Roman" w:hAnsi="Times New Roman"/>
          <w:sz w:val="20"/>
          <w:szCs w:val="20"/>
        </w:rPr>
        <w:t xml:space="preserve">          (наименование отдела инспекции)                                                (подпись</w:t>
      </w:r>
      <w:r w:rsidRPr="00A859A1">
        <w:rPr>
          <w:sz w:val="20"/>
          <w:szCs w:val="20"/>
        </w:rPr>
        <w:t xml:space="preserve">)                                 </w:t>
      </w:r>
      <w:r w:rsidRPr="00A859A1">
        <w:rPr>
          <w:rFonts w:ascii="Times New Roman" w:hAnsi="Times New Roman"/>
          <w:sz w:val="20"/>
          <w:szCs w:val="20"/>
        </w:rPr>
        <w:t>(ФИО)</w:t>
      </w:r>
    </w:p>
    <w:p w:rsidR="005D3423" w:rsidRPr="00A859A1" w:rsidRDefault="005D3423" w:rsidP="005D3423">
      <w:pPr>
        <w:jc w:val="both"/>
      </w:pPr>
    </w:p>
    <w:p w:rsidR="005D3423" w:rsidRPr="00A859A1" w:rsidRDefault="005D3423" w:rsidP="005D3423"/>
    <w:p w:rsidR="005D3423" w:rsidRPr="00A859A1" w:rsidRDefault="005D3423" w:rsidP="005D3423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</w:t>
      </w:r>
      <w:proofErr w:type="gramStart"/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н(</w:t>
      </w:r>
      <w:proofErr w:type="gramEnd"/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_______________</w:t>
      </w:r>
      <w:r w:rsidRPr="00A859A1">
        <w:rPr>
          <w:rFonts w:ascii="Times New Roman" w:hAnsi="Times New Roman" w:cs="Times New Roman"/>
          <w:sz w:val="28"/>
          <w:szCs w:val="28"/>
        </w:rPr>
        <w:tab/>
      </w:r>
    </w:p>
    <w:p w:rsidR="005D3423" w:rsidRPr="00A859A1" w:rsidRDefault="005D3423" w:rsidP="005D3423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5D3423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2B5730" w:rsidTr="00004AD8">
        <w:trPr>
          <w:trHeight w:val="95"/>
        </w:trPr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5D3423" w:rsidRPr="001B4F5B" w:rsidRDefault="005D3423" w:rsidP="005D3423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Государственного налогового инспектора Юридического отдела №2 </w:t>
      </w:r>
    </w:p>
    <w:p w:rsidR="005D3423" w:rsidRPr="001B4F5B" w:rsidRDefault="005D3423" w:rsidP="005D3423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 № 46 по </w:t>
      </w:r>
      <w:proofErr w:type="gramStart"/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</w:t>
      </w:r>
      <w:proofErr w:type="gramEnd"/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 Москве</w:t>
      </w:r>
    </w:p>
    <w:p w:rsidR="005D3423" w:rsidRPr="001B4F5B" w:rsidRDefault="005D3423" w:rsidP="005D342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_____________________________</w:t>
      </w:r>
    </w:p>
    <w:p w:rsidR="005D3423" w:rsidRPr="00DF06E7" w:rsidRDefault="005D3423" w:rsidP="005D34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5D3423" w:rsidRPr="00DF06E7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 юридического отдела №2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proofErr w:type="gramEnd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 Москве (далее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государственный налоговый инспектор) относится к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 группе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5D3423" w:rsidRPr="001B4F5B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11-3-4-096</w:t>
      </w:r>
      <w:r w:rsidRPr="001B4F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 налоговой деятельности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инспектора:</w:t>
      </w:r>
      <w:r w:rsidRPr="001B4F5B">
        <w:rPr>
          <w:color w:val="000000" w:themeColor="text1"/>
          <w:sz w:val="26"/>
          <w:szCs w:val="26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Pr="001B4F5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осуществляется Начальником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proofErr w:type="gramEnd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 Москве</w:t>
      </w: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непосредственно подчиняется</w:t>
      </w:r>
      <w:r w:rsidRPr="001B4F5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отдела,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217D4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Pr="00217D41">
        <w:rPr>
          <w:rFonts w:ascii="Times New Roman" w:hAnsi="Times New Roman"/>
          <w:sz w:val="27"/>
          <w:szCs w:val="27"/>
        </w:rPr>
        <w:t xml:space="preserve"> </w:t>
      </w:r>
      <w:r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5D3423" w:rsidRPr="00046A5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046A5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5D3423" w:rsidRPr="00353CC4" w:rsidRDefault="005D3423" w:rsidP="005D342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5D3423" w:rsidRPr="00353CC4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5D3423" w:rsidRPr="00353CC4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proofErr w:type="gramStart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proofErr w:type="gramStart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5D3423" w:rsidRPr="00FD5625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  <w:proofErr w:type="gramStart"/>
      <w:r w:rsidRPr="00353CC4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  <w:proofErr w:type="gramEnd"/>
    </w:p>
    <w:p w:rsidR="005D3423" w:rsidRPr="00046A51" w:rsidRDefault="005D3423" w:rsidP="005D3423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DB3315" w:rsidRDefault="005D3423" w:rsidP="005D3423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принципы предоставления государственных услуг;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 государственных услуг в электронной форме;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 государственных услуг;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D3423" w:rsidRPr="001B4F5B" w:rsidRDefault="005D3423" w:rsidP="005D342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5D3423" w:rsidRPr="00FC44A9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1B4F5B" w:rsidRDefault="005D3423" w:rsidP="005D3423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D3423" w:rsidRPr="009A760F" w:rsidRDefault="005D3423" w:rsidP="005D3423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5D3423" w:rsidRPr="001B4F5B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4526BB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423" w:rsidRPr="004526BB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5D3423" w:rsidRPr="00562D1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C84596">
        <w:rPr>
          <w:rFonts w:ascii="Times New Roman" w:hAnsi="Times New Roman" w:cs="Times New Roman"/>
          <w:sz w:val="26"/>
          <w:szCs w:val="26"/>
          <w:lang w:eastAsia="ru-RU"/>
        </w:rPr>
        <w:t>Юридический отдел №2,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проводить контрольные мероприятия по проверке достоверности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сведений 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>включаемых и включенных в ЕГРЮЛ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 привлекаемых к ответственности лиц и свидетелей, получать объяснения, собирать документы и иные доказательства;</w:t>
      </w:r>
    </w:p>
    <w:p w:rsidR="005D3423" w:rsidRPr="00DB3315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 об отказе в возбуждении административного производства, подготавливать проекты Постановлений об  административном правонарушении; 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lastRenderedPageBreak/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совместно с правоохранительными и иными контролирующими органами мероприятия по проверке соблюдения законодательства о государственной регистрации юридических лиц;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 базы данных, в т.ч. журнал административных правонарушений;</w:t>
      </w:r>
    </w:p>
    <w:p w:rsidR="005D3423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предоставлять сведения из Единого государственного реестра юридических лиц </w:t>
      </w:r>
      <w:r>
        <w:rPr>
          <w:rFonts w:ascii="Times New Roman" w:hAnsi="Times New Roman"/>
          <w:color w:val="000000" w:themeColor="text1"/>
          <w:sz w:val="26"/>
          <w:szCs w:val="26"/>
        </w:rPr>
        <w:t>в рамках полномочий отдела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5D3423" w:rsidRPr="00DB3315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DB3315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5D3423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 решения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5D3423" w:rsidRPr="00DB3315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DB3315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 из Единого государственного реестра индивидуальных предпринимателей по запросам, поступившим в Инспекцию, оформлять выписки из ЕГРИП;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4324AF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4324AF">
        <w:rPr>
          <w:rFonts w:ascii="Times New Roman" w:hAnsi="Times New Roman"/>
          <w:sz w:val="26"/>
          <w:szCs w:val="26"/>
        </w:rPr>
        <w:t xml:space="preserve"> сроками исполнения писем, поступающих на рассмотрение в отдел;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предложения, жалобы граждан,  юридических лиц, государственных органов и подготавливать ответы и заключения;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 xml:space="preserve">. Москве; 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 по предмету деятельности отдела;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 отчетность по предмету деятельности отдела;</w:t>
      </w:r>
    </w:p>
    <w:p w:rsidR="005D3423" w:rsidRPr="004324AF" w:rsidRDefault="005D3423" w:rsidP="005D342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5D3423" w:rsidRPr="004324AF" w:rsidRDefault="005D3423" w:rsidP="005D342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правила делового общения, норм служебного этикета;</w:t>
      </w:r>
    </w:p>
    <w:p w:rsidR="005D3423" w:rsidRPr="004324AF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 начальника отдела, его заместителей.</w:t>
      </w:r>
    </w:p>
    <w:p w:rsidR="005D3423" w:rsidRPr="00B12617" w:rsidRDefault="005D3423" w:rsidP="005D3423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 xml:space="preserve">осуществлять иные функции, предусмотренные нормативными правовыми актами Российской Федерации, ФНС России, УФНС России по </w:t>
      </w:r>
      <w:proofErr w:type="gramStart"/>
      <w:r w:rsidRPr="004324AF">
        <w:rPr>
          <w:sz w:val="26"/>
          <w:szCs w:val="26"/>
        </w:rPr>
        <w:t>г</w:t>
      </w:r>
      <w:proofErr w:type="gramEnd"/>
      <w:r w:rsidRPr="004324AF">
        <w:rPr>
          <w:sz w:val="26"/>
          <w:szCs w:val="26"/>
        </w:rPr>
        <w:t>. Москве, а также регламентами и иными внутренними документами Инспекции</w:t>
      </w:r>
      <w:r w:rsidRPr="004324AF">
        <w:rPr>
          <w:color w:val="5F497A" w:themeColor="accent4" w:themeShade="BF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8" w:name="sub_140118"/>
      <w:r w:rsidRPr="004324AF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</w:t>
      </w:r>
      <w:r w:rsidRPr="004324AF">
        <w:rPr>
          <w:rFonts w:ascii="Times New Roman" w:hAnsi="Times New Roman"/>
          <w:sz w:val="26"/>
          <w:szCs w:val="26"/>
        </w:rPr>
        <w:lastRenderedPageBreak/>
        <w:t xml:space="preserve">программном комплексе, эксплуатируемом Межрайонной 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 xml:space="preserve">. Москве; </w:t>
      </w:r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оформление в установленном порядке и получение доступа к информационным ресурсам, используемым Межрайонной 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>. Москве;</w:t>
      </w:r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>. Москве и в соответствии с исполнением определенного задания (поручения, функциональной обязанности);</w:t>
      </w:r>
      <w:bookmarkEnd w:id="8"/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г</w:t>
      </w:r>
      <w:proofErr w:type="gramStart"/>
      <w:r w:rsidRPr="004324AF">
        <w:rPr>
          <w:rFonts w:ascii="Times New Roman" w:hAnsi="Times New Roman"/>
          <w:sz w:val="26"/>
          <w:szCs w:val="26"/>
        </w:rPr>
        <w:t>.М</w:t>
      </w:r>
      <w:proofErr w:type="gramEnd"/>
      <w:r w:rsidRPr="004324AF">
        <w:rPr>
          <w:rFonts w:ascii="Times New Roman" w:hAnsi="Times New Roman"/>
          <w:sz w:val="26"/>
          <w:szCs w:val="26"/>
        </w:rPr>
        <w:t>оскве, а также необходимых для исполнения своих должностных обязанностей;</w:t>
      </w:r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5D3423" w:rsidRPr="004324AF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5D3423" w:rsidRPr="000925B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proofErr w:type="gramStart"/>
      <w:r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Pr="00C84596">
        <w:rPr>
          <w:rFonts w:ascii="Times New Roman" w:hAnsi="Times New Roman" w:cs="Times New Roman"/>
          <w:sz w:val="26"/>
          <w:szCs w:val="26"/>
        </w:rPr>
        <w:t>о юридическом отделе №2,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приказами инспекции, поручениями руководства инспекции.</w:t>
      </w:r>
    </w:p>
    <w:p w:rsidR="005D3423" w:rsidRPr="000925B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11. </w:t>
      </w:r>
      <w:r w:rsidRPr="00D70E3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№46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0925BC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84596">
        <w:rPr>
          <w:rFonts w:ascii="Times New Roman" w:hAnsi="Times New Roman" w:cs="Times New Roman"/>
          <w:bCs/>
          <w:sz w:val="26"/>
          <w:szCs w:val="26"/>
        </w:rPr>
        <w:t xml:space="preserve">юридического </w:t>
      </w:r>
      <w:r w:rsidRPr="00C84596">
        <w:rPr>
          <w:rFonts w:ascii="Times New Roman" w:hAnsi="Times New Roman" w:cs="Times New Roman"/>
          <w:sz w:val="26"/>
          <w:szCs w:val="26"/>
        </w:rPr>
        <w:t>отдела №2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</w:t>
      </w:r>
      <w:proofErr w:type="gramStart"/>
      <w:r w:rsidRPr="00C84596">
        <w:rPr>
          <w:rFonts w:ascii="Times New Roman" w:hAnsi="Times New Roman" w:cs="Times New Roman"/>
          <w:sz w:val="26"/>
          <w:szCs w:val="26"/>
        </w:rPr>
        <w:t>своих</w:t>
      </w:r>
      <w:proofErr w:type="gramEnd"/>
      <w:r w:rsidRPr="00C84596">
        <w:rPr>
          <w:rFonts w:ascii="Times New Roman" w:hAnsi="Times New Roman" w:cs="Times New Roman"/>
          <w:sz w:val="26"/>
          <w:szCs w:val="26"/>
        </w:rPr>
        <w:t xml:space="preserve"> должностных обязанностей, определенных настоящим должностным регламентом; 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C84596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C84596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C84596" w:rsidRDefault="005D3423" w:rsidP="005D3423">
      <w:pPr>
        <w:pStyle w:val="aa"/>
        <w:suppressAutoHyphens/>
        <w:ind w:firstLine="720"/>
        <w:rPr>
          <w:sz w:val="26"/>
          <w:szCs w:val="26"/>
        </w:rPr>
      </w:pPr>
      <w:r w:rsidRPr="00C8459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C8459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84596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lastRenderedPageBreak/>
        <w:t>за сохранность служебных документов, бланков, печатей;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5D3423" w:rsidRPr="00C845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C8459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84596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C84596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5D3423" w:rsidRPr="00C84596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5D3423" w:rsidRPr="00C84596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5D3423" w:rsidRPr="00C84596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39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4324A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5D3423" w:rsidRPr="004324A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5D3423" w:rsidRPr="004324AF" w:rsidRDefault="005D3423" w:rsidP="005D3423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5D3423" w:rsidRPr="004324AF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-внесения/снятия информации (в том числе контрольной) в базы данных Межрайонной ИФНС России №46 по </w:t>
      </w:r>
      <w:proofErr w:type="gramStart"/>
      <w:r w:rsidRPr="004324A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 w:cs="Times New Roman"/>
          <w:sz w:val="26"/>
          <w:szCs w:val="26"/>
        </w:rPr>
        <w:t>. Москве, согласно полученному допуску к ним;</w:t>
      </w:r>
    </w:p>
    <w:p w:rsidR="005D3423" w:rsidRPr="00421A4E" w:rsidRDefault="005D3423" w:rsidP="005D3423">
      <w:pPr>
        <w:pStyle w:val="aa"/>
        <w:ind w:firstLine="54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D3423" w:rsidRPr="000618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4324A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D3423" w:rsidRPr="004324A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5D3423" w:rsidRPr="004324AF" w:rsidRDefault="005D3423" w:rsidP="005D3423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5D3423" w:rsidRPr="00135717" w:rsidRDefault="005D3423" w:rsidP="005D3423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             -иным вопросам, предусмотренным Положением о Межрайонной инспекции Федеральной налоговой службы  № 46 по г</w:t>
      </w:r>
      <w:proofErr w:type="gramStart"/>
      <w:r w:rsidRPr="004324AF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324AF">
        <w:rPr>
          <w:rFonts w:ascii="Times New Roman" w:hAnsi="Times New Roman" w:cs="Times New Roman"/>
          <w:sz w:val="26"/>
          <w:szCs w:val="26"/>
        </w:rPr>
        <w:t xml:space="preserve">оскве,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C84596" w:rsidRDefault="005D3423" w:rsidP="005D3423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lastRenderedPageBreak/>
        <w:t xml:space="preserve">государственной регистрации юридических лиц; </w:t>
      </w:r>
    </w:p>
    <w:p w:rsidR="005D3423" w:rsidRPr="00C84596" w:rsidRDefault="005D3423" w:rsidP="005D3423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>ведения судебных дел с участием Межрайонной</w:t>
      </w:r>
      <w:r>
        <w:rPr>
          <w:rFonts w:ascii="Times New Roman" w:hAnsi="Times New Roman"/>
          <w:sz w:val="26"/>
          <w:szCs w:val="26"/>
        </w:rPr>
        <w:t xml:space="preserve"> ИФНС России  № 46 по г</w:t>
      </w:r>
      <w:proofErr w:type="gramStart"/>
      <w:r>
        <w:rPr>
          <w:rFonts w:ascii="Times New Roman" w:hAnsi="Times New Roman"/>
          <w:sz w:val="26"/>
          <w:szCs w:val="26"/>
        </w:rPr>
        <w:t>.М</w:t>
      </w:r>
      <w:proofErr w:type="gramEnd"/>
      <w:r>
        <w:rPr>
          <w:rFonts w:ascii="Times New Roman" w:hAnsi="Times New Roman"/>
          <w:sz w:val="26"/>
          <w:szCs w:val="26"/>
        </w:rPr>
        <w:t>оскве.</w:t>
      </w:r>
      <w:r w:rsidRPr="00C8459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1154F0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41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4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5D3423" w:rsidRPr="00496B68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496B68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5D3423" w:rsidRPr="00496B68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5D3423" w:rsidRPr="00496B68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lastRenderedPageBreak/>
        <w:t>государственная регистрация индивидуальных предпринимателей;</w:t>
      </w:r>
    </w:p>
    <w:p w:rsidR="005D3423" w:rsidRPr="00496B68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5D3423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5D3423" w:rsidRPr="00DB3315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3315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Pr="00C845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C845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Pr="00C84596" w:rsidRDefault="005D3423" w:rsidP="005D342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C84596" w:rsidRDefault="005D3423" w:rsidP="005D3423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    </w:t>
      </w:r>
      <w:r w:rsidRPr="00C84596">
        <w:rPr>
          <w:rFonts w:ascii="Times New Roman" w:hAnsi="Times New Roman"/>
          <w:bCs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5D3423" w:rsidRPr="008D53C5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8D53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5D3423" w:rsidRPr="00C845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5D3423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5D3423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C84596" w:rsidRDefault="005D3423" w:rsidP="005D3423">
      <w:pPr>
        <w:pStyle w:val="ae"/>
        <w:rPr>
          <w:rFonts w:ascii="Times New Roman" w:hAnsi="Times New Roman" w:cs="Times New Roman"/>
        </w:rPr>
      </w:pPr>
      <w:r w:rsidRPr="00C84596">
        <w:rPr>
          <w:rFonts w:ascii="Times New Roman" w:hAnsi="Times New Roman" w:cs="Times New Roman"/>
        </w:rPr>
        <w:t xml:space="preserve">Начальник юридического отдела №2                                     </w:t>
      </w:r>
    </w:p>
    <w:p w:rsidR="005D3423" w:rsidRPr="00C84596" w:rsidRDefault="005D3423" w:rsidP="005D3423">
      <w:pPr>
        <w:pStyle w:val="ae"/>
        <w:rPr>
          <w:rFonts w:ascii="Times New Roman" w:hAnsi="Times New Roman" w:cs="Times New Roman"/>
        </w:rPr>
      </w:pPr>
      <w:r w:rsidRPr="00C84596">
        <w:rPr>
          <w:rFonts w:ascii="Times New Roman" w:hAnsi="Times New Roman" w:cs="Times New Roman"/>
        </w:rPr>
        <w:t xml:space="preserve">____________________________________              ________________      </w:t>
      </w:r>
      <w:r>
        <w:rPr>
          <w:rFonts w:ascii="Times New Roman" w:hAnsi="Times New Roman" w:cs="Times New Roman"/>
          <w:u w:val="single"/>
        </w:rPr>
        <w:t>___________________</w:t>
      </w:r>
      <w:r w:rsidRPr="00C84596">
        <w:rPr>
          <w:rFonts w:ascii="Times New Roman" w:hAnsi="Times New Roman" w:cs="Times New Roman"/>
          <w:u w:val="single"/>
        </w:rPr>
        <w:t xml:space="preserve"> </w:t>
      </w:r>
    </w:p>
    <w:p w:rsidR="005D3423" w:rsidRPr="00620140" w:rsidRDefault="005D3423" w:rsidP="005D3423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5D3423" w:rsidRPr="00B97A16" w:rsidRDefault="005D3423" w:rsidP="005D3423">
      <w:pPr>
        <w:jc w:val="both"/>
      </w:pPr>
    </w:p>
    <w:p w:rsidR="005D3423" w:rsidRPr="00620140" w:rsidRDefault="005D3423" w:rsidP="005D3423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н(</w:t>
      </w:r>
      <w:proofErr w:type="gramEnd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5D3423" w:rsidRDefault="005D3423" w:rsidP="005D3423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5D3423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2B5730" w:rsidTr="00004AD8">
        <w:trPr>
          <w:trHeight w:val="95"/>
        </w:trPr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5D3423" w:rsidRPr="00E23ECB" w:rsidRDefault="005D3423" w:rsidP="005D34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государственного налогового инспектора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формирования дел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5D3423" w:rsidRPr="00E23ECB" w:rsidRDefault="005D3423" w:rsidP="005D34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5D3423" w:rsidRPr="00E30D19" w:rsidRDefault="005D3423" w:rsidP="005D342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ФИО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DF06E7" w:rsidRDefault="005D3423" w:rsidP="005D34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5D3423" w:rsidRPr="00DF06E7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8F584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990DB2">
        <w:rPr>
          <w:rFonts w:ascii="Times New Roman" w:hAnsi="Times New Roman" w:cs="Times New Roman"/>
          <w:sz w:val="26"/>
          <w:szCs w:val="26"/>
          <w:u w:val="single"/>
        </w:rPr>
        <w:t>старшег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о государственного налогового инспектора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gramStart"/>
      <w:r w:rsidRPr="00C82A7C">
        <w:rPr>
          <w:rFonts w:ascii="Times New Roman" w:hAnsi="Times New Roman" w:cs="Times New Roman"/>
          <w:sz w:val="26"/>
          <w:szCs w:val="26"/>
          <w:u w:val="single"/>
        </w:rPr>
        <w:t xml:space="preserve">отдела формирования дел </w:t>
      </w:r>
      <w:r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№ 46 по г. Москве (далее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5D3423" w:rsidRPr="005B476B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5D3423" w:rsidRPr="00C82A7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C82A7C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C82A7C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C82A7C">
        <w:rPr>
          <w:rFonts w:ascii="Times New Roman" w:hAnsi="Times New Roman" w:cs="Times New Roman"/>
          <w:sz w:val="26"/>
          <w:szCs w:val="26"/>
        </w:rPr>
        <w:t>.</w:t>
      </w:r>
    </w:p>
    <w:p w:rsidR="005D3423" w:rsidRPr="00C82A7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C82A7C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C82A7C">
        <w:rPr>
          <w:sz w:val="26"/>
          <w:szCs w:val="26"/>
        </w:rPr>
        <w:t xml:space="preserve"> </w:t>
      </w:r>
      <w:r w:rsidRPr="00C82A7C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C82A7C">
        <w:rPr>
          <w:rFonts w:ascii="Times New Roman" w:hAnsi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осуществляется </w:t>
      </w:r>
      <w:r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B37C7E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D3423" w:rsidRPr="00046A5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046A5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5D3423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от 13 июня 2012 г.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от 28 января 2013 г. № ММВ-7-6/43  «Об утверждении Порядка взаимодействия регистрирующих органов по месту нахождения реорганизуемых и создаваемых в результате реорганизации юридических лиц»;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30.09.2016 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судам».;</w:t>
      </w:r>
      <w:proofErr w:type="gramEnd"/>
    </w:p>
    <w:p w:rsidR="005D3423" w:rsidRPr="00046A51" w:rsidRDefault="005D3423" w:rsidP="005D3423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принципов налогового администрирования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5D3423" w:rsidRPr="00E7628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3423" w:rsidRPr="00E7628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E7628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5D3423" w:rsidRPr="00E7628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5D3423" w:rsidRPr="00E7628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5D3423" w:rsidRPr="00E76281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 реестре дисквалифицированных лиц;</w:t>
      </w:r>
    </w:p>
    <w:p w:rsidR="005D3423" w:rsidRPr="00E76281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D3423" w:rsidRPr="00E76281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E76281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D3423" w:rsidRPr="00E76281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5D3423" w:rsidRPr="009D25F9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E76281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 отдел формирования дел,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Контрол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hanging="18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При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5D3423" w:rsidRPr="00E76281" w:rsidRDefault="005D3423" w:rsidP="005D3423">
      <w:pPr>
        <w:numPr>
          <w:ilvl w:val="0"/>
          <w:numId w:val="17"/>
        </w:numPr>
        <w:suppressAutoHyphens/>
        <w:spacing w:after="0" w:line="240" w:lineRule="auto"/>
        <w:ind w:hanging="18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Подб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ирать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соответствующ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ий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устав к комплекту документов, подготовленному для выдачи заявителю;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Завер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ять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 экземпляр учредительных документов юридических лиц;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Печат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ать и оформлять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ки и Справки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по запросам, поступившим из отдела работы с заявителями №2;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Выпис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ки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запросам  в отдел работы с заявителями №1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 отдел общего и хозяйственного обеспечения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соответствии со способом получения;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индивидуальных предпринимателей, изменивших местонахождение на другой регион, по началу реорганизации чужого юридического лица и прекращению деятельности при реорганизации чужого юридического лица из ФКУ «Налог-Сервис» ФНС России в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Москве;</w:t>
      </w:r>
    </w:p>
    <w:p w:rsidR="005D3423" w:rsidRPr="00884D41" w:rsidRDefault="005D3423" w:rsidP="005D3423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Формировать  регистрационные дела юридических лиц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 индив</w:t>
      </w: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идуальн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ых</w:t>
      </w: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предпринимател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ей</w:t>
      </w:r>
      <w:r w:rsidRPr="00884D4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Составл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ять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опис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документов, содержащихся в регистрационных  делах юридических лиц и индивидуальных предпринимателей;</w:t>
      </w:r>
    </w:p>
    <w:p w:rsidR="005D3423" w:rsidRPr="00AA5C00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</w:pP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   Подгот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вливать сопроводительные письма для пересылки регистрационных дел юридических лиц  и индивидуальных предпринимателей в Инспекции по месту учета налогоплательщиков при смене адреса на другой регион и при реорганизации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чужих юридических лиц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5D3423" w:rsidRPr="00AA5C00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A5C00">
        <w:t xml:space="preserve"> </w:t>
      </w:r>
      <w:r w:rsidRPr="00AA5C0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Ввод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ить</w:t>
      </w:r>
      <w:r w:rsidRPr="00AA5C0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информационную систему сведений со справок о наличии признаков недействующего юридического лица и контроль введенной информации;</w:t>
      </w:r>
    </w:p>
    <w:p w:rsidR="005D3423" w:rsidRPr="00AA5C00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AA5C0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оввод</w:t>
      </w:r>
      <w:proofErr w:type="spellEnd"/>
      <w:r w:rsidRPr="00AA5C0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данных после сканирования;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5D3423" w:rsidRPr="0081670A" w:rsidRDefault="005D3423" w:rsidP="005D3423">
      <w:pPr>
        <w:numPr>
          <w:ilvl w:val="0"/>
          <w:numId w:val="1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Вести переписку отдела 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 Управлением ФНС России по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установленн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ую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отчетности по предмету деятельности отдела;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Соблюдать правила эксплуатации оргтехники, не допускать к работе на технических  средствах посторонних лиц;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5D3423" w:rsidRPr="00E76281" w:rsidRDefault="005D3423" w:rsidP="005D3423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Соблюдать правила делового общения и нормы служебного этикета;</w:t>
      </w:r>
    </w:p>
    <w:p w:rsidR="005D3423" w:rsidRPr="00E76281" w:rsidRDefault="005D3423" w:rsidP="005D3423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иных функций, предусмотренных нормативными правовыми актами Российской Федерации, ФНС России, УФНС России по </w:t>
      </w:r>
      <w:proofErr w:type="gramStart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End"/>
      <w:r w:rsidRPr="00E762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Москве, а также регламентами и иными внутренними документами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5D3423" w:rsidRPr="00A1664D" w:rsidRDefault="005D3423" w:rsidP="005D3423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- 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 получение в установленном порядке электронной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цифровой 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подписи используемой для формирования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Pr="00A1664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 подготовку запросов по поручению начальника  отдела; 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.М</w:t>
      </w:r>
      <w:proofErr w:type="gramEnd"/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оскве;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принимать решения в соответствии с должностными обязанностями; </w:t>
      </w:r>
    </w:p>
    <w:p w:rsidR="005D3423" w:rsidRPr="000E7BA0" w:rsidRDefault="005D3423" w:rsidP="005D3423">
      <w:pPr>
        <w:numPr>
          <w:ilvl w:val="0"/>
          <w:numId w:val="19"/>
        </w:numPr>
        <w:tabs>
          <w:tab w:val="clear" w:pos="1353"/>
          <w:tab w:val="num" w:pos="0"/>
          <w:tab w:val="left" w:pos="720"/>
          <w:tab w:val="num" w:pos="603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5D3423" w:rsidRPr="000925B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утвержденным руководителем УФНС России по г. Москве, положением 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б отделе формирования дел,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приказами инспекции, поручениями руководства инспекции.</w:t>
      </w:r>
    </w:p>
    <w:p w:rsidR="005D3423" w:rsidRPr="000925B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11.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№46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0925BC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формирования дел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1869D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869D4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1869D4" w:rsidRDefault="005D3423" w:rsidP="005D3423">
      <w:pPr>
        <w:pStyle w:val="aa"/>
        <w:suppressAutoHyphens/>
        <w:ind w:firstLine="720"/>
        <w:rPr>
          <w:sz w:val="26"/>
          <w:szCs w:val="26"/>
        </w:rPr>
      </w:pPr>
      <w:r w:rsidRPr="001869D4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1869D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1869D4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5D3423" w:rsidRPr="001869D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1869D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1869D4">
        <w:rPr>
          <w:rFonts w:ascii="Times New Roman" w:hAnsi="Times New Roman" w:cs="Times New Roman"/>
          <w:sz w:val="26"/>
          <w:szCs w:val="26"/>
        </w:rPr>
        <w:t>.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3423" w:rsidRPr="001869D4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5D3423" w:rsidRPr="001869D4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5D3423" w:rsidRPr="001869D4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5D3423" w:rsidRPr="001869D4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69D4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D3423" w:rsidRPr="000925BC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43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Pr="000925BC">
        <w:rPr>
          <w:rFonts w:ascii="Times New Roman" w:hAnsi="Times New Roman" w:cs="Times New Roman"/>
          <w:sz w:val="26"/>
          <w:szCs w:val="26"/>
        </w:rPr>
        <w:lastRenderedPageBreak/>
        <w:t>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BA27C3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27C3">
        <w:rPr>
          <w:rFonts w:ascii="Times New Roman" w:hAnsi="Times New Roman" w:cs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5D3423" w:rsidRPr="000E7BA0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>- пе</w:t>
      </w:r>
      <w:r>
        <w:rPr>
          <w:rFonts w:ascii="Times New Roman" w:hAnsi="Times New Roman" w:cs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 w:cs="Times New Roman"/>
          <w:sz w:val="26"/>
          <w:szCs w:val="26"/>
        </w:rPr>
        <w:t>;</w:t>
      </w:r>
    </w:p>
    <w:p w:rsidR="005D3423" w:rsidRPr="000E7BA0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 xml:space="preserve">- печати выписок по запросам заявителей; </w:t>
      </w:r>
    </w:p>
    <w:p w:rsidR="005D3423" w:rsidRPr="000E7BA0" w:rsidRDefault="005D3423" w:rsidP="005D3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>- подготовки комплекта документов на выдачу Заявителю в соответствии с наличием  всех необходимых печатей и подписей;</w:t>
      </w:r>
    </w:p>
    <w:p w:rsidR="005D3423" w:rsidRDefault="005D3423" w:rsidP="005D3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7BA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7BA0">
        <w:rPr>
          <w:rFonts w:ascii="Times New Roman" w:hAnsi="Times New Roman" w:cs="Times New Roman"/>
          <w:sz w:val="26"/>
          <w:szCs w:val="26"/>
        </w:rPr>
        <w:t>правильности формирования регистрационных дел юридических лиц и индивидуальных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3423" w:rsidRPr="000618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FC48A0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48A0">
        <w:rPr>
          <w:rFonts w:ascii="Times New Roman" w:hAnsi="Times New Roman" w:cs="Times New Roman"/>
          <w:sz w:val="26"/>
          <w:szCs w:val="26"/>
        </w:rPr>
        <w:t>- проверки качества распечатанных документов;</w:t>
      </w:r>
    </w:p>
    <w:p w:rsidR="005D3423" w:rsidRPr="00FC48A0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48A0">
        <w:rPr>
          <w:rFonts w:ascii="Times New Roman" w:hAnsi="Times New Roman" w:cs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5D3423" w:rsidRPr="00FC48A0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C48A0">
        <w:rPr>
          <w:rFonts w:ascii="Times New Roman" w:hAnsi="Times New Roman" w:cs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5D3423" w:rsidRPr="00A656CB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5D3423" w:rsidRPr="00A656CB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5D3423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>оскве, Положением об отделе формирования дел, регламентами инспекции, иными нормативными актами.</w:t>
      </w:r>
    </w:p>
    <w:p w:rsidR="005D3423" w:rsidRPr="00A656CB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E4302F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A656CB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656CB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формирования дел.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1154F0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45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46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496B68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5D3423" w:rsidRPr="00A656CB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100A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Pr="00A656CB">
        <w:rPr>
          <w:rFonts w:ascii="Times New Roman" w:hAnsi="Times New Roman" w:cs="Times New Roman"/>
          <w:sz w:val="26"/>
          <w:szCs w:val="26"/>
        </w:rPr>
        <w:t xml:space="preserve"> предоставление сведений по запросу заявителей из государственных реестров с 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использованием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 xml:space="preserve"> установленного в Инспекции программного продукта в виде выписки;</w:t>
      </w:r>
    </w:p>
    <w:p w:rsidR="005D3423" w:rsidRPr="00A656CB" w:rsidRDefault="005D3423" w:rsidP="005D3423">
      <w:pPr>
        <w:numPr>
          <w:ilvl w:val="0"/>
          <w:numId w:val="20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5D3423" w:rsidRPr="00A656CB" w:rsidRDefault="005D3423" w:rsidP="005D3423">
      <w:pPr>
        <w:numPr>
          <w:ilvl w:val="0"/>
          <w:numId w:val="20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56CB">
        <w:rPr>
          <w:rFonts w:ascii="Times New Roman" w:hAnsi="Times New Roman" w:cs="Times New Roman"/>
          <w:sz w:val="26"/>
          <w:szCs w:val="26"/>
        </w:rPr>
        <w:t xml:space="preserve">предоставление пакета документов о </w:t>
      </w:r>
      <w:proofErr w:type="gramStart"/>
      <w:r w:rsidRPr="00A656CB">
        <w:rPr>
          <w:rFonts w:ascii="Times New Roman" w:hAnsi="Times New Roman" w:cs="Times New Roman"/>
          <w:sz w:val="26"/>
          <w:szCs w:val="26"/>
        </w:rPr>
        <w:t>государственной</w:t>
      </w:r>
      <w:proofErr w:type="gramEnd"/>
      <w:r w:rsidRPr="00A656CB">
        <w:rPr>
          <w:rFonts w:ascii="Times New Roman" w:hAnsi="Times New Roman" w:cs="Times New Roman"/>
          <w:sz w:val="26"/>
          <w:szCs w:val="26"/>
        </w:rPr>
        <w:t xml:space="preserve"> индивидуального предпринимателя.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B272D9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D71B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D3423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D71B54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D71B5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71B5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  <w:r w:rsidRPr="001154F0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:rsidR="005D3423" w:rsidRPr="00EB2F8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5D3423" w:rsidRPr="00EB2F8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5D3423" w:rsidRPr="00EB2F8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5D3423" w:rsidRPr="00EB2F8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2F86">
        <w:rPr>
          <w:rFonts w:ascii="Times New Roman" w:hAnsi="Times New Roman" w:cs="Times New Roman"/>
          <w:sz w:val="26"/>
          <w:szCs w:val="26"/>
        </w:rPr>
        <w:t>статистические данные по количеству сформированных регистрационных дел юридических лиц и индивидуальных предпринимателей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EB2F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Pr="0007420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420A">
        <w:rPr>
          <w:rFonts w:ascii="Times New Roman" w:hAnsi="Times New Roman" w:cs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0742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Pr="0007420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420A">
        <w:rPr>
          <w:rFonts w:ascii="Times New Roman" w:hAnsi="Times New Roman" w:cs="Times New Roman"/>
          <w:sz w:val="26"/>
          <w:szCs w:val="26"/>
        </w:rPr>
        <w:t xml:space="preserve">соблюдение служебной дисциплины; </w:t>
      </w:r>
    </w:p>
    <w:p w:rsidR="005D3423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420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5D3423" w:rsidRDefault="005D3423" w:rsidP="005D342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D3423" w:rsidRPr="0007420A" w:rsidRDefault="005D3423" w:rsidP="005D342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D3423" w:rsidRPr="000062FA" w:rsidRDefault="005D3423" w:rsidP="005D3423">
      <w:pPr>
        <w:pStyle w:val="ad"/>
        <w:jc w:val="left"/>
        <w:rPr>
          <w:rFonts w:ascii="Times New Roman" w:eastAsiaTheme="minorHAnsi" w:hAnsi="Times New Roman"/>
          <w:sz w:val="26"/>
          <w:szCs w:val="26"/>
          <w:lang w:eastAsia="en-US"/>
        </w:rPr>
      </w:pPr>
      <w:r w:rsidRPr="000062FA">
        <w:rPr>
          <w:rFonts w:ascii="Times New Roman" w:eastAsiaTheme="minorHAnsi" w:hAnsi="Times New Roman"/>
          <w:sz w:val="26"/>
          <w:szCs w:val="26"/>
          <w:lang w:eastAsia="en-US"/>
        </w:rPr>
        <w:t xml:space="preserve">Начальник отдела формирования дел                                                 </w:t>
      </w:r>
    </w:p>
    <w:p w:rsidR="005D3423" w:rsidRPr="000062FA" w:rsidRDefault="005D3423" w:rsidP="005D3423">
      <w:pPr>
        <w:pStyle w:val="1"/>
        <w:tabs>
          <w:tab w:val="left" w:pos="8205"/>
          <w:tab w:val="left" w:pos="8590"/>
        </w:tabs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lang w:eastAsia="en-US"/>
        </w:rPr>
      </w:pPr>
      <w:r w:rsidRPr="000062FA"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lang w:eastAsia="en-US"/>
        </w:rPr>
        <w:t>С должностным регламентом ознакомле</w:t>
      </w:r>
      <w:proofErr w:type="gramStart"/>
      <w:r w:rsidRPr="000062FA"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lang w:eastAsia="en-US"/>
        </w:rPr>
        <w:t>н(</w:t>
      </w:r>
      <w:proofErr w:type="gramEnd"/>
      <w:r w:rsidRPr="000062FA"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lang w:eastAsia="en-US"/>
        </w:rPr>
        <w:t xml:space="preserve">а)  </w:t>
      </w:r>
    </w:p>
    <w:p w:rsidR="005D3423" w:rsidRPr="00620140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620140" w:rsidRDefault="005D3423" w:rsidP="005D3423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</w:p>
    <w:p w:rsidR="005D3423" w:rsidRPr="00620140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620140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5D3423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2B5730" w:rsidTr="00004AD8">
        <w:trPr>
          <w:trHeight w:val="95"/>
        </w:trPr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5D3423" w:rsidRPr="00A809BA" w:rsidRDefault="005D3423" w:rsidP="005D34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Старшего государственного налогового инспектора Юридического отдела №1 </w:t>
      </w:r>
    </w:p>
    <w:p w:rsidR="005D3423" w:rsidRPr="00A809BA" w:rsidRDefault="005D3423" w:rsidP="005D34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 46 по </w:t>
      </w:r>
      <w:proofErr w:type="gramStart"/>
      <w:r w:rsidRPr="00A809BA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A809BA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5D3423" w:rsidRPr="00A809BA" w:rsidRDefault="005D3423" w:rsidP="005D342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ФИО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 юридического отдела №1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A809BA">
        <w:rPr>
          <w:rFonts w:ascii="Times New Roman" w:hAnsi="Times New Roman" w:cs="Times New Roman"/>
          <w:sz w:val="26"/>
          <w:szCs w:val="26"/>
        </w:rPr>
        <w:t xml:space="preserve"> – старший государственный налоговый инспектор) относится к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старшей группе</w:t>
      </w:r>
      <w:r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5D3423" w:rsidRPr="00A809BA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A809BA">
        <w:rPr>
          <w:rFonts w:ascii="Times New Roman" w:hAnsi="Times New Roman" w:cs="Times New Roman"/>
          <w:sz w:val="24"/>
          <w:szCs w:val="24"/>
          <w:u w:val="single"/>
        </w:rPr>
        <w:t>11-3-4-095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инспектора:</w:t>
      </w:r>
      <w:r w:rsidRPr="00A809BA">
        <w:rPr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A809BA">
        <w:rPr>
          <w:rFonts w:ascii="Times New Roman" w:hAnsi="Times New Roman"/>
          <w:sz w:val="26"/>
          <w:szCs w:val="26"/>
        </w:rPr>
        <w:t>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A809BA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Pr="00A809BA">
        <w:rPr>
          <w:rFonts w:ascii="Times New Roman" w:hAnsi="Times New Roman" w:cs="Times New Roman"/>
          <w:sz w:val="26"/>
          <w:szCs w:val="26"/>
        </w:rPr>
        <w:t xml:space="preserve">, </w:t>
      </w:r>
      <w:r w:rsidRPr="00A809BA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D3423" w:rsidRPr="00A809BA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Pr="00A809BA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5D3423" w:rsidRPr="00A809BA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4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D3423" w:rsidRPr="008B747D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End"/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Pr="00A809BA">
        <w:rPr>
          <w:rFonts w:ascii="Times New Roman" w:hAnsi="Times New Roman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A809BA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lastRenderedPageBreak/>
        <w:t>порядка работы с обращениями граждан;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5D3423" w:rsidRPr="00A809BA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3423" w:rsidRPr="00A809BA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A809BA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5D3423" w:rsidRPr="00A809BA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5D3423" w:rsidRPr="00A809BA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5D3423" w:rsidRPr="00A809B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>
        <w:rPr>
          <w:rFonts w:ascii="Times New Roman" w:hAnsi="Times New Roman" w:cs="Times New Roman"/>
          <w:sz w:val="26"/>
          <w:szCs w:val="26"/>
        </w:rPr>
        <w:t xml:space="preserve">вляющих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809BA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A809BA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D3423" w:rsidRPr="00A809BA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ЕГРИП.</w:t>
      </w:r>
    </w:p>
    <w:p w:rsidR="005D3423" w:rsidRPr="00D460F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A809BA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A809BA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D3423" w:rsidRPr="00A809BA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423" w:rsidRPr="00A809BA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рассмотрение запросов, ходатайств, уведомлений, жалоб;</w:t>
      </w:r>
    </w:p>
    <w:p w:rsidR="005D3423" w:rsidRPr="00A809BA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Юридический отдел №1,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 xml:space="preserve">подготавливать (формирование и написание), проверять на полноту, соответствие действующему законодательству, правильность оформления и подписание решений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 xml:space="preserve">осуществлять </w:t>
      </w:r>
      <w:proofErr w:type="gramStart"/>
      <w:r w:rsidRPr="00A809BA">
        <w:rPr>
          <w:sz w:val="26"/>
          <w:szCs w:val="26"/>
        </w:rPr>
        <w:t>контроль за</w:t>
      </w:r>
      <w:proofErr w:type="gramEnd"/>
      <w:r w:rsidRPr="00A809BA">
        <w:rPr>
          <w:sz w:val="26"/>
          <w:szCs w:val="26"/>
        </w:rPr>
        <w:t xml:space="preserve"> деятельностью группы сопоставления и корректировки сведений, содержащихся в ЕГРЮЛ и ЕГРИП;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подготавливать и принимать решения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</w:t>
      </w:r>
      <w:proofErr w:type="gramStart"/>
      <w:r w:rsidRPr="00A809BA">
        <w:rPr>
          <w:sz w:val="26"/>
          <w:szCs w:val="26"/>
        </w:rPr>
        <w:t>г</w:t>
      </w:r>
      <w:proofErr w:type="gramEnd"/>
      <w:r w:rsidRPr="00A809BA">
        <w:rPr>
          <w:sz w:val="26"/>
          <w:szCs w:val="26"/>
        </w:rPr>
        <w:t xml:space="preserve">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 xml:space="preserve">осуществлять </w:t>
      </w:r>
      <w:proofErr w:type="gramStart"/>
      <w:r w:rsidRPr="00A809BA">
        <w:rPr>
          <w:bCs/>
          <w:sz w:val="26"/>
          <w:szCs w:val="26"/>
        </w:rPr>
        <w:t>контроль за</w:t>
      </w:r>
      <w:proofErr w:type="gramEnd"/>
      <w:r w:rsidRPr="00A809BA">
        <w:rPr>
          <w:bCs/>
          <w:sz w:val="26"/>
          <w:szCs w:val="26"/>
        </w:rPr>
        <w:t xml:space="preserve">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судах, проводить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подготавливать отзывы и исковые заявления;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рассматривать заявления, обращения, запросы, предложения, жалобы граждан и юридических лиц и подготавливать ответы и заключения;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lastRenderedPageBreak/>
        <w:t>оказывать правовую помощь подразделениям Межрайонной ИФНС России №46 по г</w:t>
      </w:r>
      <w:proofErr w:type="gramStart"/>
      <w:r w:rsidRPr="00A809BA">
        <w:rPr>
          <w:bCs/>
          <w:iCs/>
          <w:sz w:val="26"/>
          <w:szCs w:val="26"/>
        </w:rPr>
        <w:t>.М</w:t>
      </w:r>
      <w:proofErr w:type="gramEnd"/>
      <w:r w:rsidRPr="00A809BA">
        <w:rPr>
          <w:bCs/>
          <w:iCs/>
          <w:sz w:val="26"/>
          <w:szCs w:val="26"/>
        </w:rPr>
        <w:t xml:space="preserve">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соблюдать при исполнении должностных обязанностей права и законные интересов граждан и организаций;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 xml:space="preserve">соблюдать служебный распорядок </w:t>
      </w:r>
      <w:r w:rsidRPr="00A809BA">
        <w:rPr>
          <w:iCs/>
          <w:sz w:val="26"/>
          <w:szCs w:val="26"/>
        </w:rPr>
        <w:t>Межрайонной ИФНС России №46 по г</w:t>
      </w:r>
      <w:proofErr w:type="gramStart"/>
      <w:r w:rsidRPr="00A809BA">
        <w:rPr>
          <w:iCs/>
          <w:sz w:val="26"/>
          <w:szCs w:val="26"/>
        </w:rPr>
        <w:t>.М</w:t>
      </w:r>
      <w:proofErr w:type="gramEnd"/>
      <w:r w:rsidRPr="00A809BA">
        <w:rPr>
          <w:iCs/>
          <w:sz w:val="26"/>
          <w:szCs w:val="26"/>
        </w:rPr>
        <w:t>оскве</w:t>
      </w:r>
      <w:r w:rsidRPr="00A809BA">
        <w:rPr>
          <w:sz w:val="26"/>
          <w:szCs w:val="26"/>
        </w:rPr>
        <w:t>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соблюдать правила делового общения, нормы служебного этикета;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5D3423" w:rsidRPr="00A809BA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 xml:space="preserve">осуществлять иные функции, предусмотренные нормативными правовыми актами Российской Федерации, ФНС России, УФНС России по </w:t>
      </w:r>
      <w:proofErr w:type="gramStart"/>
      <w:r w:rsidRPr="00A809BA">
        <w:rPr>
          <w:sz w:val="26"/>
          <w:szCs w:val="26"/>
        </w:rPr>
        <w:t>г</w:t>
      </w:r>
      <w:proofErr w:type="gramEnd"/>
      <w:r w:rsidRPr="00A809BA">
        <w:rPr>
          <w:sz w:val="26"/>
          <w:szCs w:val="26"/>
        </w:rPr>
        <w:t>. Москве, а также регламентами и иными внутренними документами Инспекции.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 </w:t>
      </w:r>
      <w:proofErr w:type="gramStart"/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5D3423" w:rsidRPr="00A809BA" w:rsidRDefault="005D3423" w:rsidP="005D3423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A809BA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bCs/>
          <w:sz w:val="26"/>
          <w:szCs w:val="26"/>
        </w:rPr>
        <w:t>оскве;</w:t>
      </w:r>
    </w:p>
    <w:p w:rsidR="005D3423" w:rsidRPr="00A809BA" w:rsidRDefault="005D3423" w:rsidP="005D3423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</w:t>
      </w:r>
      <w:proofErr w:type="gramStart"/>
      <w:r w:rsidRPr="00A809BA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bCs/>
          <w:sz w:val="26"/>
          <w:szCs w:val="26"/>
        </w:rPr>
        <w:t xml:space="preserve">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5D3423" w:rsidRPr="00A809BA" w:rsidRDefault="005D3423" w:rsidP="005D3423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</w:t>
      </w:r>
      <w:proofErr w:type="gramStart"/>
      <w:r w:rsidRPr="00A809BA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bCs/>
          <w:sz w:val="26"/>
          <w:szCs w:val="26"/>
        </w:rPr>
        <w:t>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Pr="00A809BA" w:rsidRDefault="005D3423" w:rsidP="005D3423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5D3423" w:rsidRPr="00A809BA" w:rsidRDefault="005D3423" w:rsidP="005D3423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D3423" w:rsidRPr="00A809BA" w:rsidRDefault="005D3423" w:rsidP="005D3423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10.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A809BA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 xml:space="preserve">оскве, утвержденным руководителем УФНС России по г. Москве, положением о юридическом </w:t>
      </w:r>
      <w:r w:rsidRPr="00A809BA">
        <w:rPr>
          <w:rFonts w:ascii="Times New Roman" w:hAnsi="Times New Roman" w:cs="Times New Roman"/>
          <w:sz w:val="26"/>
          <w:szCs w:val="26"/>
        </w:rPr>
        <w:lastRenderedPageBreak/>
        <w:t>отделе №1, приказами и распоряжениями ФНС России,  приказами УФНС России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оскве, приказами инспекции, поручениями руководства инспекции.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11.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Федеральной налоговой службы №46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оскве,</w:t>
      </w:r>
      <w:r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задачами</w:t>
      </w:r>
      <w:r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A809BA" w:rsidRDefault="005D3423" w:rsidP="005D3423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5D3423" w:rsidRPr="00A809BA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. Москве.</w:t>
      </w:r>
    </w:p>
    <w:p w:rsidR="005D3423" w:rsidRPr="00A809BA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5D3423" w:rsidRPr="00A809BA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5D3423" w:rsidRPr="00A809BA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5D3423" w:rsidRPr="00A809BA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4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A809BA" w:rsidRDefault="005D3423" w:rsidP="005D342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5D3423" w:rsidRPr="00A809BA" w:rsidRDefault="005D3423" w:rsidP="005D3423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lastRenderedPageBreak/>
        <w:t>- подготовки необходимых справочных материалов по действующему законодательству;</w:t>
      </w:r>
    </w:p>
    <w:p w:rsidR="005D3423" w:rsidRPr="00A809BA" w:rsidRDefault="005D3423" w:rsidP="005D3423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5D3423" w:rsidRPr="00A809BA" w:rsidRDefault="005D3423" w:rsidP="005D3423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A809BA" w:rsidRDefault="005D3423" w:rsidP="005D342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5D3423" w:rsidRPr="00A809BA" w:rsidRDefault="005D3423" w:rsidP="005D3423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оскве, Положением о юридическом отделе № 1, регламентами инспекции, иными нормативными актами.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№1.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D3423" w:rsidRPr="0096464E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Pr="00D460F6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16.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50" w:history="1">
        <w:r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A809BA">
        <w:rPr>
          <w:rFonts w:ascii="Times New Roman" w:hAnsi="Times New Roman" w:cs="Times New Roman"/>
          <w:sz w:val="26"/>
          <w:szCs w:val="26"/>
        </w:rPr>
        <w:t xml:space="preserve">. №  885 </w:t>
      </w:r>
      <w:r w:rsidRPr="00A809BA">
        <w:rPr>
          <w:rFonts w:ascii="Times New Roman" w:hAnsi="Times New Roman" w:cs="Times New Roman"/>
          <w:sz w:val="26"/>
          <w:szCs w:val="26"/>
        </w:rPr>
        <w:lastRenderedPageBreak/>
        <w:t>«Об утверждении общих принципов служебного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51" w:history="1">
        <w:r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18.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A809BA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A809BA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5D3423" w:rsidRPr="00A809BA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5D3423" w:rsidRPr="00A809BA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5D3423" w:rsidRPr="00A809BA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5D3423" w:rsidRPr="00A809BA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5D3423" w:rsidRPr="00A809B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5D3423" w:rsidRPr="00A809BA" w:rsidRDefault="005D3423" w:rsidP="005D342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5D3423" w:rsidRPr="00A809BA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A809BA" w:rsidRDefault="005D3423" w:rsidP="005D3423">
      <w:pPr>
        <w:pStyle w:val="ae"/>
        <w:rPr>
          <w:rFonts w:ascii="Times New Roman" w:hAnsi="Times New Roman" w:cs="Times New Roman"/>
        </w:rPr>
      </w:pPr>
      <w:r w:rsidRPr="00A809BA">
        <w:rPr>
          <w:rFonts w:ascii="Times New Roman" w:hAnsi="Times New Roman" w:cs="Times New Roman"/>
        </w:rPr>
        <w:t xml:space="preserve">Начальник юридического отдела №1                                      </w:t>
      </w:r>
    </w:p>
    <w:p w:rsidR="005D3423" w:rsidRPr="00A809BA" w:rsidRDefault="005D3423" w:rsidP="005D3423">
      <w:pPr>
        <w:pStyle w:val="ae"/>
        <w:rPr>
          <w:rFonts w:ascii="Times New Roman" w:hAnsi="Times New Roman" w:cs="Times New Roman"/>
        </w:rPr>
      </w:pPr>
      <w:r w:rsidRPr="00A809BA">
        <w:rPr>
          <w:rFonts w:ascii="Times New Roman" w:hAnsi="Times New Roman" w:cs="Times New Roman"/>
        </w:rPr>
        <w:t xml:space="preserve">____________________________________              ________________     </w:t>
      </w:r>
      <w:r>
        <w:rPr>
          <w:rFonts w:ascii="Times New Roman" w:hAnsi="Times New Roman" w:cs="Times New Roman"/>
        </w:rPr>
        <w:t xml:space="preserve">       </w:t>
      </w:r>
      <w:r w:rsidRPr="00A809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_______________</w:t>
      </w:r>
      <w:r w:rsidRPr="00A809BA">
        <w:rPr>
          <w:rFonts w:ascii="Times New Roman" w:hAnsi="Times New Roman" w:cs="Times New Roman"/>
          <w:u w:val="single"/>
        </w:rPr>
        <w:t xml:space="preserve">     </w:t>
      </w:r>
    </w:p>
    <w:p w:rsidR="005D3423" w:rsidRPr="00A809BA" w:rsidRDefault="005D3423" w:rsidP="005D3423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09BA">
        <w:rPr>
          <w:rFonts w:ascii="Times New Roman" w:hAnsi="Times New Roman"/>
          <w:sz w:val="20"/>
          <w:szCs w:val="20"/>
        </w:rPr>
        <w:t xml:space="preserve">          (наименование отдела инспекции)                                                (подпись</w:t>
      </w:r>
      <w:r w:rsidRPr="00A809BA">
        <w:rPr>
          <w:sz w:val="20"/>
          <w:szCs w:val="20"/>
        </w:rPr>
        <w:t xml:space="preserve">)                                 </w:t>
      </w:r>
      <w:r w:rsidRPr="00A809BA">
        <w:rPr>
          <w:rFonts w:ascii="Times New Roman" w:hAnsi="Times New Roman"/>
          <w:sz w:val="20"/>
          <w:szCs w:val="20"/>
        </w:rPr>
        <w:t>(ФИО)</w:t>
      </w:r>
    </w:p>
    <w:p w:rsidR="005D3423" w:rsidRPr="00A809BA" w:rsidRDefault="005D3423" w:rsidP="005D3423"/>
    <w:p w:rsidR="005D3423" w:rsidRPr="00A809BA" w:rsidRDefault="005D3423" w:rsidP="005D3423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09BA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</w:t>
      </w:r>
      <w:proofErr w:type="gramStart"/>
      <w:r w:rsidRPr="00A809BA">
        <w:rPr>
          <w:rFonts w:ascii="Times New Roman" w:hAnsi="Times New Roman" w:cs="Times New Roman"/>
          <w:b w:val="0"/>
          <w:sz w:val="24"/>
          <w:szCs w:val="24"/>
          <w:u w:val="single"/>
        </w:rPr>
        <w:t>н(</w:t>
      </w:r>
      <w:proofErr w:type="gramEnd"/>
      <w:r w:rsidRPr="00A809BA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A809BA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_______________</w:t>
      </w:r>
      <w:r w:rsidRPr="00A809BA">
        <w:rPr>
          <w:rFonts w:ascii="Times New Roman" w:hAnsi="Times New Roman" w:cs="Times New Roman"/>
          <w:sz w:val="28"/>
          <w:szCs w:val="28"/>
        </w:rPr>
        <w:tab/>
      </w:r>
    </w:p>
    <w:p w:rsidR="005D3423" w:rsidRPr="00A809BA" w:rsidRDefault="005D3423" w:rsidP="005D3423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09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Default="005D3423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0DA" w:rsidRDefault="00C410DA" w:rsidP="00C410DA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Default="00A6393B" w:rsidP="00A6393B"/>
    <w:p w:rsidR="00A6393B" w:rsidRPr="00620140" w:rsidRDefault="00A6393B" w:rsidP="00A63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393B" w:rsidRDefault="00A6393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УТВЕРЖДАЮ</w:t>
            </w: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 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г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 Москве</w:t>
            </w:r>
          </w:p>
        </w:tc>
      </w:tr>
      <w:tr w:rsidR="005D3423" w:rsidRPr="002B5730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2B5730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5D3423" w:rsidRPr="002B5730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2B5730" w:rsidTr="00004AD8">
        <w:trPr>
          <w:trHeight w:val="95"/>
        </w:trPr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D3423" w:rsidRPr="002B5730" w:rsidTr="00004AD8">
        <w:tc>
          <w:tcPr>
            <w:tcW w:w="4785" w:type="dxa"/>
            <w:gridSpan w:val="3"/>
          </w:tcPr>
          <w:p w:rsidR="005D3423" w:rsidRPr="002B5730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5D3423" w:rsidRPr="00E23ECB" w:rsidRDefault="005D3423" w:rsidP="005D34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государственного налогового инспектора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</w:p>
    <w:p w:rsidR="005D3423" w:rsidRPr="00E23ECB" w:rsidRDefault="005D3423" w:rsidP="005D34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</w:t>
      </w:r>
      <w:proofErr w:type="gramStart"/>
      <w:r w:rsidRPr="00E23ECB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5D3423" w:rsidRPr="00187586" w:rsidRDefault="005D3423" w:rsidP="005D342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ФИО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DF06E7" w:rsidRDefault="005D3423" w:rsidP="005D34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5D3423" w:rsidRPr="00DF06E7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187586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 юридического отдела №2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proofErr w:type="gramEnd"/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 Москве (далее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старший государственный налоговый инспектор) относится к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 группе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5D3423" w:rsidRPr="00187586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11-3-4-095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5D3423" w:rsidRPr="0018758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 налоговой деятельности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D3423" w:rsidRPr="0018758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инспектора:</w:t>
      </w:r>
      <w:r w:rsidRPr="00187586">
        <w:rPr>
          <w:color w:val="000000" w:themeColor="text1"/>
          <w:sz w:val="26"/>
          <w:szCs w:val="26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5D3423" w:rsidRPr="0018758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осуществляется Начальником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proofErr w:type="gramEnd"/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 Москве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5D3423" w:rsidRPr="0018758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непосредственно подчиняется</w:t>
      </w:r>
      <w:r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отдела,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замещения  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B37C7E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5D3423" w:rsidRPr="00046A51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D3423" w:rsidRPr="002B5F6C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046A51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5D3423" w:rsidRPr="00353CC4" w:rsidRDefault="005D3423" w:rsidP="005D342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5D3423" w:rsidRPr="00353CC4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5D3423" w:rsidRPr="00353CC4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proofErr w:type="gramStart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proofErr w:type="gramStart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5D3423" w:rsidRPr="00353CC4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5D3423" w:rsidRDefault="005D3423" w:rsidP="005D3423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proofErr w:type="gramStart"/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  <w:proofErr w:type="gramEnd"/>
    </w:p>
    <w:p w:rsidR="005D3423" w:rsidRPr="00046A51" w:rsidRDefault="005D3423" w:rsidP="005D3423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353CC4" w:rsidRDefault="005D3423" w:rsidP="005D3423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DB3315" w:rsidRDefault="005D3423" w:rsidP="005D3423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D3423" w:rsidRPr="00353CC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5D3423" w:rsidRPr="00FD5625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5D3423" w:rsidRPr="00353CC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 государственных услуг в электронной форме;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 государственных услуг;</w:t>
      </w:r>
    </w:p>
    <w:p w:rsidR="005D3423" w:rsidRPr="00353CC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D3423" w:rsidRPr="008D16F3" w:rsidRDefault="005D3423" w:rsidP="005D342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Pr="00187586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187586" w:rsidRDefault="005D3423" w:rsidP="005D3423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D3423" w:rsidRPr="00562D1A" w:rsidRDefault="005D3423" w:rsidP="005D342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</w:p>
    <w:p w:rsidR="005D3423" w:rsidRPr="008D16F3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proofErr w:type="gramStart"/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187586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  <w:proofErr w:type="gramEnd"/>
    </w:p>
    <w:p w:rsidR="005D3423" w:rsidRPr="00187586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5D3423" w:rsidRPr="00562D1A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№2,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опросы привлекаемых к ответственности лиц и свидетелей, получать объяснения, собирать документы и иные доказательства;</w:t>
      </w:r>
    </w:p>
    <w:p w:rsidR="005D3423" w:rsidRPr="00AD55D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составлять Протоколы об административных правонарушениях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, Определения об отказе в возбуждении административного производства, подготавливать проекты Постановлений об  административном правонарушении; 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5D3423" w:rsidRPr="00AD55D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3423" w:rsidRPr="00AD7328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вести специализированные базы данных, в т.ч. </w:t>
      </w:r>
      <w:r w:rsidRPr="00AD7328">
        <w:rPr>
          <w:rFonts w:ascii="Times New Roman" w:hAnsi="Times New Roman" w:cs="Times New Roman"/>
          <w:color w:val="000000"/>
          <w:sz w:val="26"/>
          <w:szCs w:val="26"/>
        </w:rPr>
        <w:t xml:space="preserve">ИР «Ограничения» (раздел ограничений в отношении юридических лиц), </w:t>
      </w:r>
      <w:r w:rsidRPr="00AD7328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журнал административных правонарушений;</w:t>
      </w:r>
    </w:p>
    <w:p w:rsidR="005D3423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граждан,  юридических лиц, государственных органов и подготавливать ответы и заключения;</w:t>
      </w:r>
    </w:p>
    <w:p w:rsidR="005D3423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328">
        <w:rPr>
          <w:rFonts w:ascii="Times New Roman" w:hAnsi="Times New Roman" w:cs="Times New Roman"/>
          <w:sz w:val="26"/>
          <w:szCs w:val="26"/>
        </w:rPr>
        <w:t>предоставление сведений из Единого государственного реестра юридических лиц по запросам, поступившим в Инспекцию;</w:t>
      </w:r>
    </w:p>
    <w:p w:rsidR="005D3423" w:rsidRPr="00AD55D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5D3423" w:rsidRPr="00AD55D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 решения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5D3423" w:rsidRPr="00AD55D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</w:t>
      </w:r>
      <w:proofErr w:type="gramStart"/>
      <w:r w:rsidRPr="0018758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187586">
        <w:rPr>
          <w:rFonts w:ascii="Times New Roman" w:hAnsi="Times New Roman" w:cs="Times New Roman"/>
          <w:sz w:val="26"/>
          <w:szCs w:val="26"/>
        </w:rPr>
        <w:t xml:space="preserve">. Москве; 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5D3423" w:rsidRPr="00187586" w:rsidRDefault="005D3423" w:rsidP="005D342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5D3423" w:rsidRPr="00187586" w:rsidRDefault="005D3423" w:rsidP="005D342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5D3423" w:rsidRPr="00187586" w:rsidRDefault="005D3423" w:rsidP="005D342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заместителей.</w:t>
      </w:r>
    </w:p>
    <w:p w:rsidR="005D3423" w:rsidRPr="00187586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 xml:space="preserve">осуществлять иные функции, предусмотренные нормативными правовыми актами Российской Федерации, ФНС России, УФНС России по </w:t>
      </w:r>
      <w:proofErr w:type="gramStart"/>
      <w:r w:rsidRPr="00187586">
        <w:rPr>
          <w:rFonts w:eastAsiaTheme="minorHAnsi"/>
          <w:sz w:val="26"/>
          <w:szCs w:val="26"/>
          <w:lang w:eastAsia="en-US"/>
        </w:rPr>
        <w:t>г</w:t>
      </w:r>
      <w:proofErr w:type="gramEnd"/>
      <w:r w:rsidRPr="00187586">
        <w:rPr>
          <w:rFonts w:eastAsiaTheme="minorHAnsi"/>
          <w:sz w:val="26"/>
          <w:szCs w:val="26"/>
          <w:lang w:eastAsia="en-US"/>
        </w:rPr>
        <w:t>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 xml:space="preserve">. Москве; 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324AF">
        <w:rPr>
          <w:rFonts w:ascii="Times New Roman" w:hAnsi="Times New Roman"/>
          <w:sz w:val="26"/>
          <w:szCs w:val="26"/>
        </w:rPr>
        <w:t xml:space="preserve">оформление в установленном порядке и получение доступа к информационным ресурсам, используемым Межрайонной 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>. Москве;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Pr="004324AF">
        <w:rPr>
          <w:rFonts w:ascii="Times New Roman" w:hAnsi="Times New Roman"/>
          <w:sz w:val="26"/>
          <w:szCs w:val="26"/>
        </w:rPr>
        <w:t xml:space="preserve"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</w:t>
      </w:r>
      <w:r w:rsidRPr="004324AF">
        <w:rPr>
          <w:rFonts w:ascii="Times New Roman" w:hAnsi="Times New Roman"/>
          <w:sz w:val="26"/>
          <w:szCs w:val="26"/>
        </w:rPr>
        <w:lastRenderedPageBreak/>
        <w:t xml:space="preserve">ИФНС России №46 по </w:t>
      </w:r>
      <w:proofErr w:type="gramStart"/>
      <w:r w:rsidRPr="004324AF">
        <w:rPr>
          <w:rFonts w:ascii="Times New Roman" w:hAnsi="Times New Roman"/>
          <w:sz w:val="26"/>
          <w:szCs w:val="26"/>
        </w:rPr>
        <w:t>г</w:t>
      </w:r>
      <w:proofErr w:type="gramEnd"/>
      <w:r w:rsidRPr="004324AF">
        <w:rPr>
          <w:rFonts w:ascii="Times New Roman" w:hAnsi="Times New Roman"/>
          <w:sz w:val="26"/>
          <w:szCs w:val="26"/>
        </w:rPr>
        <w:t>. Москве и в соответствии с исполнением определенного задания (поручения, функциональной обязанности);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г</w:t>
      </w:r>
      <w:proofErr w:type="gramStart"/>
      <w:r w:rsidRPr="004324AF">
        <w:rPr>
          <w:rFonts w:ascii="Times New Roman" w:hAnsi="Times New Roman"/>
          <w:sz w:val="26"/>
          <w:szCs w:val="26"/>
        </w:rPr>
        <w:t>.М</w:t>
      </w:r>
      <w:proofErr w:type="gramEnd"/>
      <w:r w:rsidRPr="004324AF">
        <w:rPr>
          <w:rFonts w:ascii="Times New Roman" w:hAnsi="Times New Roman"/>
          <w:sz w:val="26"/>
          <w:szCs w:val="26"/>
        </w:rPr>
        <w:t>оскве, а также необходимых для исполнения своих должностных обязанностей;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5D3423" w:rsidRPr="004324AF" w:rsidRDefault="005D3423" w:rsidP="005D342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5D3423" w:rsidRPr="000925B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оскве, утвержденным руководителем УФНС России по г. Москве, положением о </w:t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№2, приказами и распоряжениями ФНС России,  приказами УФНС Рос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сии по г</w:t>
      </w:r>
      <w:proofErr w:type="gramStart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приказами инспекции, поручениями руководства инспекции.</w:t>
      </w:r>
    </w:p>
    <w:p w:rsidR="005D3423" w:rsidRPr="000925BC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11.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>
        <w:rPr>
          <w:rFonts w:ascii="Times New Roman" w:hAnsi="Times New Roman" w:cs="Times New Roman"/>
          <w:sz w:val="26"/>
          <w:szCs w:val="26"/>
        </w:rPr>
        <w:t>ой налоговой службы №46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0925BC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25BC">
        <w:rPr>
          <w:rFonts w:ascii="Times New Roman" w:hAnsi="Times New Roman" w:cs="Times New Roman"/>
          <w:sz w:val="26"/>
          <w:szCs w:val="26"/>
        </w:rPr>
        <w:t>оскве,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164E96" w:rsidRDefault="005D3423" w:rsidP="005D3423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proofErr w:type="gram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. Москве;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5D3423" w:rsidRPr="00164E96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proofErr w:type="gram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. Москве.</w:t>
      </w:r>
    </w:p>
    <w:p w:rsidR="005D3423" w:rsidRPr="00164E96" w:rsidRDefault="005D3423" w:rsidP="005D3423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5D3423" w:rsidRPr="00164E96" w:rsidRDefault="005D3423" w:rsidP="005D3423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5D3423" w:rsidRPr="00164E96" w:rsidRDefault="005D3423" w:rsidP="005D3423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5D3423" w:rsidRPr="00164E96" w:rsidRDefault="005D3423" w:rsidP="005D3423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5D3423" w:rsidRPr="000925BC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52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061854" w:rsidRDefault="005D3423" w:rsidP="005D3423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17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</w:t>
      </w:r>
      <w:r w:rsidRPr="00164E96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5D3423" w:rsidRPr="00164E96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-внесения/снятия информации (в том числе контрольной) в базы данных Межрайонной ИФНС России №46 по </w:t>
      </w:r>
      <w:proofErr w:type="gramStart"/>
      <w:r w:rsidRPr="00164E9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164E96">
        <w:rPr>
          <w:rFonts w:ascii="Times New Roman" w:hAnsi="Times New Roman" w:cs="Times New Roman"/>
          <w:sz w:val="26"/>
          <w:szCs w:val="26"/>
        </w:rPr>
        <w:t>. Москве, согласно полученному допуску к ним;</w:t>
      </w:r>
    </w:p>
    <w:p w:rsidR="005D3423" w:rsidRPr="00135717" w:rsidRDefault="005D3423" w:rsidP="005D3423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Pr="00135717">
        <w:rPr>
          <w:color w:val="5F497A" w:themeColor="accent4" w:themeShade="BF"/>
          <w:sz w:val="26"/>
          <w:szCs w:val="26"/>
        </w:rPr>
        <w:t>.</w:t>
      </w:r>
    </w:p>
    <w:p w:rsidR="005D3423" w:rsidRPr="0006185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5D3423" w:rsidRPr="00164E96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5D3423" w:rsidRPr="00135717" w:rsidRDefault="005D3423" w:rsidP="005D3423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г</w:t>
      </w:r>
      <w:proofErr w:type="gramStart"/>
      <w:r w:rsidRPr="00164E96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64E96">
        <w:rPr>
          <w:rFonts w:ascii="Times New Roman" w:hAnsi="Times New Roman" w:cs="Times New Roman"/>
          <w:sz w:val="26"/>
          <w:szCs w:val="26"/>
        </w:rPr>
        <w:t xml:space="preserve">оскве,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E4302F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5D3423" w:rsidRPr="00135717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 ИФНС России  № 46 по г</w:t>
      </w:r>
      <w:proofErr w:type="gram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оскве</w:t>
      </w:r>
      <w:r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5D3423" w:rsidRPr="00E4302F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1154F0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3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54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55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Pr="00496B68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5D3423" w:rsidRPr="00496B68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5D3423" w:rsidRPr="00496B68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5D3423" w:rsidRPr="00496B68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lastRenderedPageBreak/>
        <w:t>учет налогоплательщиков,</w:t>
      </w:r>
    </w:p>
    <w:p w:rsidR="005D3423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5D3423" w:rsidRPr="00AD55D6" w:rsidRDefault="005D3423" w:rsidP="005D3423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164E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Pr="00164E96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164E96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5D3423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5D3423" w:rsidRPr="00B175F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5D3423" w:rsidRPr="00B175FA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5D3423" w:rsidRPr="00B175FA" w:rsidRDefault="005D3423" w:rsidP="005D342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5D3423" w:rsidRPr="00B175FA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5D3423" w:rsidRPr="00B175FA" w:rsidRDefault="005D3423" w:rsidP="005D3423">
      <w:pPr>
        <w:pStyle w:val="ae"/>
        <w:rPr>
          <w:rFonts w:ascii="Times New Roman" w:hAnsi="Times New Roman" w:cs="Times New Roman"/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</w:rPr>
        <w:t xml:space="preserve">Начальник юридического отдела №2                                      </w:t>
      </w:r>
    </w:p>
    <w:p w:rsidR="005D3423" w:rsidRPr="00B175FA" w:rsidRDefault="005D3423" w:rsidP="005D3423">
      <w:pPr>
        <w:pStyle w:val="ae"/>
        <w:rPr>
          <w:rFonts w:ascii="Times New Roman" w:hAnsi="Times New Roman" w:cs="Times New Roman"/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</w:rPr>
        <w:t xml:space="preserve">____________________________________              ________________      </w:t>
      </w:r>
      <w:r>
        <w:rPr>
          <w:rFonts w:ascii="Times New Roman" w:hAnsi="Times New Roman" w:cs="Times New Roman"/>
          <w:color w:val="000000" w:themeColor="text1"/>
          <w:u w:val="single"/>
        </w:rPr>
        <w:t>____________________</w:t>
      </w:r>
      <w:r w:rsidRPr="00B175FA">
        <w:rPr>
          <w:rFonts w:ascii="Times New Roman" w:hAnsi="Times New Roman" w:cs="Times New Roman"/>
          <w:color w:val="000000" w:themeColor="text1"/>
          <w:u w:val="single"/>
        </w:rPr>
        <w:t xml:space="preserve">     </w:t>
      </w:r>
    </w:p>
    <w:p w:rsidR="005D3423" w:rsidRPr="00B175FA" w:rsidRDefault="005D3423" w:rsidP="005D3423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      (наименование отдела инспекции)                                                (подпись</w:t>
      </w:r>
      <w:r w:rsidRPr="00B175FA">
        <w:rPr>
          <w:color w:val="000000" w:themeColor="text1"/>
          <w:sz w:val="20"/>
          <w:szCs w:val="20"/>
        </w:rPr>
        <w:t xml:space="preserve">)                             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5D3423" w:rsidRPr="00B175FA" w:rsidRDefault="005D3423" w:rsidP="005D3423">
      <w:pPr>
        <w:ind w:firstLine="720"/>
        <w:jc w:val="both"/>
        <w:rPr>
          <w:color w:val="000000" w:themeColor="text1"/>
        </w:rPr>
      </w:pPr>
    </w:p>
    <w:p w:rsidR="005D3423" w:rsidRPr="00620140" w:rsidRDefault="005D3423" w:rsidP="005D3423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С должностным регламентом ознакомле</w:t>
      </w:r>
      <w:proofErr w:type="gramStart"/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н(</w:t>
      </w:r>
      <w:proofErr w:type="gramEnd"/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а)</w:t>
      </w:r>
      <w:r w:rsidRPr="00B17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____________________     </w:t>
      </w:r>
      <w:r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________________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5D3423" w:rsidRPr="00620140" w:rsidRDefault="005D3423" w:rsidP="005D3423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5D3423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EE5A16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1890"/>
        <w:gridCol w:w="271"/>
        <w:gridCol w:w="2624"/>
      </w:tblGrid>
      <w:tr w:rsidR="005D3423" w:rsidRPr="00C14D08" w:rsidTr="00004AD8">
        <w:tc>
          <w:tcPr>
            <w:tcW w:w="4785" w:type="dxa"/>
            <w:gridSpan w:val="3"/>
          </w:tcPr>
          <w:p w:rsidR="005D3423" w:rsidRPr="00C14D08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C14D08">
              <w:rPr>
                <w:rFonts w:ascii="Times New Roman" w:hAnsi="Times New Roman"/>
                <w:bCs/>
                <w:lang w:eastAsia="ru-RU"/>
              </w:rPr>
              <w:lastRenderedPageBreak/>
              <w:t>УТВЕРЖДАЮ</w:t>
            </w:r>
          </w:p>
        </w:tc>
      </w:tr>
      <w:tr w:rsidR="005D3423" w:rsidRPr="00D930B4" w:rsidTr="00004AD8">
        <w:tc>
          <w:tcPr>
            <w:tcW w:w="4785" w:type="dxa"/>
            <w:gridSpan w:val="3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30B4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5D3423" w:rsidRPr="00D930B4" w:rsidTr="00004AD8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30B4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30B4">
              <w:rPr>
                <w:rFonts w:ascii="Times New Roman" w:hAnsi="Times New Roman"/>
                <w:bCs/>
                <w:lang w:eastAsia="ru-RU"/>
              </w:rPr>
              <w:t xml:space="preserve">по </w:t>
            </w:r>
            <w:proofErr w:type="gramStart"/>
            <w:r w:rsidRPr="00D930B4">
              <w:rPr>
                <w:rFonts w:ascii="Times New Roman" w:hAnsi="Times New Roman"/>
                <w:bCs/>
                <w:lang w:eastAsia="ru-RU"/>
              </w:rPr>
              <w:t>г</w:t>
            </w:r>
            <w:proofErr w:type="gramEnd"/>
            <w:r w:rsidRPr="00D930B4">
              <w:rPr>
                <w:rFonts w:ascii="Times New Roman" w:hAnsi="Times New Roman"/>
                <w:bCs/>
                <w:lang w:eastAsia="ru-RU"/>
              </w:rPr>
              <w:t>. Москве</w:t>
            </w:r>
          </w:p>
        </w:tc>
      </w:tr>
      <w:tr w:rsidR="005D3423" w:rsidRPr="00D930B4" w:rsidTr="00004AD8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930B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5D3423" w:rsidRPr="00D930B4" w:rsidTr="00004AD8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Артёмова Т.Е.</w:t>
            </w:r>
          </w:p>
        </w:tc>
      </w:tr>
      <w:tr w:rsidR="005D3423" w:rsidRPr="00D930B4" w:rsidTr="00004AD8">
        <w:tc>
          <w:tcPr>
            <w:tcW w:w="1890" w:type="dxa"/>
            <w:tcBorders>
              <w:top w:val="single" w:sz="4" w:space="0" w:color="auto"/>
            </w:tcBorders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930B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930B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5D3423" w:rsidRPr="00D930B4" w:rsidTr="00004AD8">
        <w:trPr>
          <w:trHeight w:val="95"/>
        </w:trPr>
        <w:tc>
          <w:tcPr>
            <w:tcW w:w="4785" w:type="dxa"/>
            <w:gridSpan w:val="3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D3423" w:rsidRPr="00D930B4" w:rsidTr="00004AD8">
        <w:tc>
          <w:tcPr>
            <w:tcW w:w="4785" w:type="dxa"/>
            <w:gridSpan w:val="3"/>
          </w:tcPr>
          <w:p w:rsidR="005D3423" w:rsidRPr="00D930B4" w:rsidRDefault="005D3423" w:rsidP="0000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930B4">
              <w:rPr>
                <w:rFonts w:ascii="Times New Roman" w:hAnsi="Times New Roman"/>
                <w:bCs/>
                <w:lang w:eastAsia="ru-RU"/>
              </w:rPr>
              <w:t>от «____»__________ 201</w:t>
            </w:r>
            <w:r>
              <w:rPr>
                <w:rFonts w:ascii="Times New Roman" w:hAnsi="Times New Roman"/>
                <w:bCs/>
                <w:lang w:eastAsia="ru-RU"/>
              </w:rPr>
              <w:t>8</w:t>
            </w:r>
            <w:r w:rsidRPr="00D930B4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5D3423" w:rsidRPr="00D930B4" w:rsidRDefault="005D3423" w:rsidP="005D34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930B4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Старшего государственного налогового инспектора Юридического отдела №4 </w:t>
      </w:r>
    </w:p>
    <w:p w:rsidR="005D3423" w:rsidRPr="00D930B4" w:rsidRDefault="005D3423" w:rsidP="005D34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930B4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 № 46 по </w:t>
      </w:r>
      <w:proofErr w:type="gramStart"/>
      <w:r w:rsidRPr="00D930B4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D930B4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5D3423" w:rsidRPr="00D930B4" w:rsidRDefault="005D3423" w:rsidP="005D342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930B4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</w:rPr>
        <w:t>_________________________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D930B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 юридического отдела №4</w:t>
      </w:r>
      <w:r w:rsidRPr="00D930B4">
        <w:rPr>
          <w:rFonts w:ascii="Times New Roman" w:hAnsi="Times New Roman" w:cs="Times New Roman"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 (далее</w:t>
      </w:r>
      <w:r w:rsidRPr="00D930B4">
        <w:rPr>
          <w:rFonts w:ascii="Times New Roman" w:hAnsi="Times New Roman" w:cs="Times New Roman"/>
          <w:sz w:val="26"/>
          <w:szCs w:val="26"/>
        </w:rPr>
        <w:t xml:space="preserve"> – старший государственный налоговый инспектор) относится к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старшей группе</w:t>
      </w:r>
      <w:r w:rsidRPr="00D930B4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D930B4">
        <w:rPr>
          <w:rFonts w:ascii="Times New Roman" w:hAnsi="Times New Roman" w:cs="Times New Roman"/>
          <w:sz w:val="26"/>
          <w:szCs w:val="26"/>
        </w:rPr>
        <w:t>».</w:t>
      </w:r>
    </w:p>
    <w:p w:rsidR="005D3423" w:rsidRPr="00D930B4" w:rsidRDefault="005D3423" w:rsidP="005D34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D930B4">
        <w:rPr>
          <w:rFonts w:ascii="Times New Roman" w:hAnsi="Times New Roman" w:cs="Times New Roman"/>
          <w:sz w:val="24"/>
          <w:szCs w:val="24"/>
          <w:u w:val="single"/>
        </w:rPr>
        <w:t>11-3-4-095</w:t>
      </w:r>
      <w:r w:rsidRPr="00D930B4">
        <w:rPr>
          <w:rFonts w:ascii="Times New Roman" w:hAnsi="Times New Roman" w:cs="Times New Roman"/>
          <w:bCs/>
          <w:sz w:val="26"/>
          <w:szCs w:val="26"/>
        </w:rPr>
        <w:t>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D930B4">
        <w:rPr>
          <w:rFonts w:ascii="Times New Roman" w:hAnsi="Times New Roman" w:cs="Times New Roman"/>
          <w:sz w:val="26"/>
          <w:szCs w:val="26"/>
        </w:rPr>
        <w:t>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инспектора:</w:t>
      </w:r>
      <w:r w:rsidRPr="00D930B4">
        <w:rPr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D930B4">
        <w:rPr>
          <w:rFonts w:ascii="Times New Roman" w:hAnsi="Times New Roman"/>
          <w:sz w:val="26"/>
          <w:szCs w:val="26"/>
        </w:rPr>
        <w:t>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по </w:t>
      </w:r>
      <w:proofErr w:type="gramStart"/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</w:t>
      </w:r>
      <w:proofErr w:type="gramEnd"/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 Москве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D930B4">
        <w:rPr>
          <w:rFonts w:ascii="Times New Roman" w:hAnsi="Times New Roman" w:cs="Times New Roman"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D930B4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D930B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D930B4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 Для  замещения  должности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5D3423" w:rsidRPr="00A70A90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Pr="00A70A9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Pr="00A70A9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Pr="00A70A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A70A90">
        <w:rPr>
          <w:rFonts w:ascii="Times New Roman" w:hAnsi="Times New Roman"/>
          <w:sz w:val="26"/>
          <w:szCs w:val="26"/>
        </w:rPr>
        <w:t>по специальности: «Юриспруденция».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30B4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D930B4">
        <w:rPr>
          <w:rFonts w:ascii="Times New Roman" w:hAnsi="Times New Roman" w:cs="Times New Roman"/>
          <w:sz w:val="26"/>
          <w:szCs w:val="26"/>
        </w:rPr>
        <w:t>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D3423" w:rsidRPr="00D930B4" w:rsidRDefault="005D3423" w:rsidP="005D3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D3423" w:rsidRPr="00D930B4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30B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5D3423" w:rsidRPr="00D930B4" w:rsidRDefault="005D3423" w:rsidP="005D3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930B4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930B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D930B4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930B4">
        <w:rPr>
          <w:rFonts w:ascii="Times New Roman" w:hAnsi="Times New Roman"/>
          <w:sz w:val="26"/>
          <w:szCs w:val="26"/>
        </w:rPr>
        <w:t>Федеральный закон от 02 мая 2006 г. № 59-ФЗ «</w:t>
      </w:r>
      <w:r w:rsidRPr="00D930B4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 w:rsidRPr="00D930B4">
        <w:rPr>
          <w:rFonts w:ascii="Times New Roman" w:hAnsi="Times New Roman"/>
          <w:sz w:val="26"/>
          <w:szCs w:val="26"/>
        </w:rPr>
        <w:t>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930B4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930B4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D930B4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930B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D930B4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D930B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26 октября 2002</w:t>
      </w:r>
      <w:r w:rsidRPr="00D930B4">
        <w:rPr>
          <w:rFonts w:ascii="Times New Roman" w:hAnsi="Times New Roman"/>
          <w:sz w:val="26"/>
          <w:szCs w:val="26"/>
        </w:rPr>
        <w:t> </w:t>
      </w:r>
      <w:r w:rsidRPr="00D930B4">
        <w:rPr>
          <w:rFonts w:ascii="Times New Roman" w:hAnsi="Times New Roman"/>
          <w:sz w:val="26"/>
          <w:szCs w:val="26"/>
          <w:lang w:val="ru-RU"/>
        </w:rPr>
        <w:t>г. №</w:t>
      </w:r>
      <w:r w:rsidRPr="00D930B4">
        <w:rPr>
          <w:rFonts w:ascii="Times New Roman" w:hAnsi="Times New Roman"/>
          <w:sz w:val="26"/>
          <w:szCs w:val="26"/>
        </w:rPr>
        <w:t> </w:t>
      </w:r>
      <w:r w:rsidRPr="00D930B4">
        <w:rPr>
          <w:rFonts w:ascii="Times New Roman" w:hAnsi="Times New Roman"/>
          <w:sz w:val="26"/>
          <w:szCs w:val="26"/>
          <w:lang w:val="ru-RU"/>
        </w:rPr>
        <w:t>127-ФЗ «О несостоятельности (банкротстве)».</w:t>
      </w:r>
    </w:p>
    <w:p w:rsidR="005D3423" w:rsidRPr="00D930B4" w:rsidRDefault="005D3423" w:rsidP="005D3423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930B4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Pr="00D930B4">
        <w:rPr>
          <w:rFonts w:ascii="Times New Roman" w:hAnsi="Times New Roman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30B4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30B4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30B4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30B4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5D3423" w:rsidRPr="00D930B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3423" w:rsidRPr="00D930B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3423" w:rsidRPr="00D930B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5D3423" w:rsidRPr="00D930B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D3423" w:rsidRPr="00D930B4" w:rsidRDefault="005D3423" w:rsidP="005D342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D930B4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5D3423" w:rsidRPr="00D930B4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D930B4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Pr="00D930B4">
        <w:rPr>
          <w:rFonts w:ascii="Times New Roman" w:hAnsi="Times New Roman" w:cs="Times New Roman"/>
          <w:sz w:val="26"/>
          <w:szCs w:val="26"/>
        </w:rPr>
        <w:lastRenderedPageBreak/>
        <w:t>юридических лиц, индивидуальных предпринимателей и фермерских хозяйств (КФК);</w:t>
      </w:r>
    </w:p>
    <w:p w:rsidR="005D3423" w:rsidRPr="00D930B4" w:rsidRDefault="005D3423" w:rsidP="005D342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D930B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D930B4">
        <w:rPr>
          <w:rFonts w:ascii="Times New Roman" w:hAnsi="Times New Roman"/>
          <w:bCs/>
          <w:sz w:val="26"/>
          <w:szCs w:val="26"/>
          <w:lang w:eastAsia="ru-RU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5D3423" w:rsidRPr="00D930B4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30B4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  <w:proofErr w:type="gramEnd"/>
    </w:p>
    <w:p w:rsidR="005D3423" w:rsidRPr="00D930B4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D3423" w:rsidRPr="00D930B4" w:rsidRDefault="005D3423" w:rsidP="005D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930B4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Юридический отдел №4,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5D3423" w:rsidRPr="00D930B4" w:rsidRDefault="005D3423" w:rsidP="005D3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D930B4">
        <w:rPr>
          <w:rFonts w:ascii="Times New Roman" w:hAnsi="Times New Roman" w:cs="Times New Roman"/>
          <w:sz w:val="26"/>
          <w:szCs w:val="26"/>
        </w:rPr>
        <w:t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 государственных внебюджетных фондов Российской Федерации, утвержденных постановлением Правительства Российской Федерации от 16.08.2012 № 840 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утвержденного Приказом Минфина России от 30.09.2016 № 169н, которые   относятся к компетенции Инспекции;</w:t>
      </w:r>
    </w:p>
    <w:p w:rsidR="005D3423" w:rsidRPr="00D930B4" w:rsidRDefault="005D3423" w:rsidP="005D342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30B4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государственной регистрации юридических лиц и индивидуальных предпринимателей при их создании, реорганизации и ликвидации, а также при внесении изменений в учредительные документы юридических лиц и  внесении изменений в Единый государственный реестр юридических лиц, не связанных с внесением изменений в учредительные документы юридических лиц, внесении изменений в сведения об индивидуальных </w:t>
      </w:r>
      <w:r w:rsidRPr="00D930B4">
        <w:rPr>
          <w:rFonts w:ascii="Times New Roman" w:hAnsi="Times New Roman" w:cs="Times New Roman"/>
          <w:sz w:val="26"/>
          <w:szCs w:val="26"/>
        </w:rPr>
        <w:lastRenderedPageBreak/>
        <w:t>предпринимателях в ЕГРИП, в том числе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 в части соблюдения сроков государственной регистрации юридических лиц;</w:t>
      </w:r>
    </w:p>
    <w:p w:rsidR="005D3423" w:rsidRPr="00D930B4" w:rsidRDefault="005D3423" w:rsidP="005D342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порядке  рассмотрения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D930B4">
        <w:rPr>
          <w:iCs/>
          <w:sz w:val="26"/>
          <w:szCs w:val="26"/>
        </w:rPr>
        <w:t>и индивидуальных предпринимателей</w:t>
      </w:r>
      <w:r w:rsidRPr="00D930B4">
        <w:rPr>
          <w:bCs/>
          <w:iCs/>
          <w:sz w:val="26"/>
          <w:szCs w:val="26"/>
        </w:rPr>
        <w:t>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утверждать  решения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D930B4">
        <w:rPr>
          <w:iCs/>
          <w:sz w:val="26"/>
          <w:szCs w:val="26"/>
        </w:rPr>
        <w:t>и индивидуальных предпринимателей</w:t>
      </w:r>
      <w:r w:rsidRPr="00D930B4">
        <w:rPr>
          <w:bCs/>
          <w:iCs/>
          <w:sz w:val="26"/>
          <w:szCs w:val="26"/>
        </w:rPr>
        <w:t>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iCs/>
          <w:sz w:val="26"/>
          <w:szCs w:val="26"/>
        </w:rPr>
        <w:t>рассматривать заявления, обращения, запросы, предложения, жалобы граждан,  юридических лиц и индивидуальных предпринимателей;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D930B4">
        <w:rPr>
          <w:iCs/>
          <w:sz w:val="26"/>
          <w:szCs w:val="26"/>
        </w:rPr>
        <w:t>и индивидуальных предпринимателей</w:t>
      </w:r>
      <w:r w:rsidRPr="00D930B4">
        <w:rPr>
          <w:sz w:val="26"/>
          <w:szCs w:val="26"/>
        </w:rPr>
        <w:t xml:space="preserve">, запросы правоохранительных и судебных органов, ФНС России, УФНС России по </w:t>
      </w:r>
      <w:proofErr w:type="gramStart"/>
      <w:r w:rsidRPr="00D930B4">
        <w:rPr>
          <w:sz w:val="26"/>
          <w:szCs w:val="26"/>
        </w:rPr>
        <w:t>г</w:t>
      </w:r>
      <w:proofErr w:type="gramEnd"/>
      <w:r w:rsidRPr="00D930B4">
        <w:rPr>
          <w:sz w:val="26"/>
          <w:szCs w:val="26"/>
        </w:rPr>
        <w:t xml:space="preserve">. Москве и территориальных инспекций по вопросам государственной регистрации юридических лиц </w:t>
      </w:r>
      <w:r w:rsidRPr="00D930B4">
        <w:rPr>
          <w:iCs/>
          <w:sz w:val="26"/>
          <w:szCs w:val="26"/>
        </w:rPr>
        <w:t>и индивидуальных предпринимателей</w:t>
      </w:r>
      <w:r w:rsidRPr="00D930B4">
        <w:rPr>
          <w:sz w:val="26"/>
          <w:szCs w:val="26"/>
        </w:rPr>
        <w:t>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 xml:space="preserve">соблюдать служебный распорядок </w:t>
      </w:r>
      <w:r w:rsidRPr="00D930B4">
        <w:rPr>
          <w:iCs/>
          <w:sz w:val="26"/>
          <w:szCs w:val="26"/>
        </w:rPr>
        <w:t>Межрайонной ИФНС России №46 по г</w:t>
      </w:r>
      <w:proofErr w:type="gramStart"/>
      <w:r w:rsidRPr="00D930B4">
        <w:rPr>
          <w:iCs/>
          <w:sz w:val="26"/>
          <w:szCs w:val="26"/>
        </w:rPr>
        <w:t>.М</w:t>
      </w:r>
      <w:proofErr w:type="gramEnd"/>
      <w:r w:rsidRPr="00D930B4">
        <w:rPr>
          <w:iCs/>
          <w:sz w:val="26"/>
          <w:szCs w:val="26"/>
        </w:rPr>
        <w:t>оскве</w:t>
      </w:r>
      <w:r w:rsidRPr="00D930B4">
        <w:rPr>
          <w:sz w:val="26"/>
          <w:szCs w:val="26"/>
        </w:rPr>
        <w:t>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соблюдать правила делового общения, норм служебного этикета;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D930B4">
        <w:rPr>
          <w:iCs/>
          <w:sz w:val="26"/>
          <w:szCs w:val="26"/>
        </w:rPr>
        <w:t>и индивидуальных предпринимателей</w:t>
      </w:r>
      <w:r w:rsidRPr="00D930B4">
        <w:rPr>
          <w:bCs/>
          <w:iCs/>
          <w:sz w:val="26"/>
          <w:szCs w:val="26"/>
        </w:rPr>
        <w:t>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bCs/>
          <w:iCs/>
          <w:sz w:val="26"/>
          <w:szCs w:val="26"/>
        </w:rPr>
        <w:t>формировать установленную отчетность по предмету деятельности юридического отдела №4;</w:t>
      </w:r>
    </w:p>
    <w:p w:rsidR="005D3423" w:rsidRPr="00D930B4" w:rsidRDefault="005D3423" w:rsidP="005D3423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УФНС России по г</w:t>
      </w:r>
      <w:proofErr w:type="gramStart"/>
      <w:r w:rsidRPr="00D930B4">
        <w:rPr>
          <w:sz w:val="26"/>
          <w:szCs w:val="26"/>
        </w:rPr>
        <w:t>.М</w:t>
      </w:r>
      <w:proofErr w:type="gramEnd"/>
      <w:r w:rsidRPr="00D930B4">
        <w:rPr>
          <w:sz w:val="26"/>
          <w:szCs w:val="26"/>
        </w:rPr>
        <w:t>оскве, а также регламентами и иными внутренними документами Межрайонной ИФНС России №46 по г.Москве.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D930B4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 </w:t>
      </w:r>
      <w:proofErr w:type="gramStart"/>
      <w:r w:rsidRPr="00D930B4">
        <w:rPr>
          <w:rFonts w:ascii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D930B4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5D3423" w:rsidRPr="00D930B4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</w:t>
      </w:r>
      <w:proofErr w:type="gramStart"/>
      <w:r w:rsidRPr="00D930B4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bCs/>
          <w:sz w:val="26"/>
          <w:szCs w:val="26"/>
        </w:rPr>
        <w:t>оскве;</w:t>
      </w:r>
    </w:p>
    <w:p w:rsidR="005D3423" w:rsidRPr="00D930B4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</w:t>
      </w:r>
      <w:proofErr w:type="gramStart"/>
      <w:r w:rsidRPr="00D930B4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bCs/>
          <w:sz w:val="26"/>
          <w:szCs w:val="26"/>
        </w:rPr>
        <w:t xml:space="preserve">оскве, доступ с правом просмотра сведений к ИР «Ограничения», </w:t>
      </w:r>
      <w:r w:rsidRPr="00D930B4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D930B4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5D3423" w:rsidRPr="00D930B4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</w:t>
      </w:r>
      <w:proofErr w:type="gramStart"/>
      <w:r w:rsidRPr="00D930B4">
        <w:rPr>
          <w:rFonts w:ascii="Times New Roman" w:hAnsi="Times New Roman" w:cs="Times New Roman"/>
          <w:bCs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bCs/>
          <w:sz w:val="26"/>
          <w:szCs w:val="26"/>
        </w:rPr>
        <w:t>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D930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423" w:rsidRPr="00D930B4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D3423" w:rsidRPr="00D930B4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num" w:pos="360"/>
          <w:tab w:val="left" w:pos="90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5D3423" w:rsidRPr="00D930B4" w:rsidRDefault="005D3423" w:rsidP="005D342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t>получать в установленном порядке электронную подпись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10.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930B4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D930B4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оскве, утвержденным руководителем УФНС России по г. Москве, положением о юридическом отделе №4, приказами и распоряжениями ФНС России,  приказами УФНС России по г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оскве, приказами инспекции, поручениями руководства инспекции.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11.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D930B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оскве,</w:t>
      </w:r>
      <w:r w:rsidRPr="00D930B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D930B4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D930B4">
        <w:rPr>
          <w:rFonts w:ascii="Times New Roman" w:hAnsi="Times New Roman" w:cs="Times New Roman"/>
          <w:sz w:val="26"/>
          <w:szCs w:val="26"/>
        </w:rPr>
        <w:t>отдела №4 и функциональными особенностями замещаемой в нем должности гражданской службы: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D3423" w:rsidRPr="00D930B4" w:rsidRDefault="005D3423" w:rsidP="005D3423">
      <w:pPr>
        <w:pStyle w:val="aa"/>
        <w:suppressAutoHyphens/>
        <w:ind w:firstLine="720"/>
        <w:rPr>
          <w:sz w:val="26"/>
          <w:szCs w:val="26"/>
        </w:rPr>
      </w:pPr>
      <w:r w:rsidRPr="00D930B4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lastRenderedPageBreak/>
        <w:t>за сохранность служебных документов, бланков, печатей;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5D3423" w:rsidRPr="00D930B4" w:rsidRDefault="005D3423" w:rsidP="005D3423">
      <w:pPr>
        <w:numPr>
          <w:ilvl w:val="0"/>
          <w:numId w:val="8"/>
        </w:numPr>
        <w:tabs>
          <w:tab w:val="clear" w:pos="1068"/>
          <w:tab w:val="num" w:pos="0"/>
          <w:tab w:val="left" w:pos="900"/>
          <w:tab w:val="num" w:pos="121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. Москве;</w:t>
      </w:r>
    </w:p>
    <w:p w:rsidR="005D3423" w:rsidRPr="00D930B4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5D3423" w:rsidRPr="00D930B4" w:rsidRDefault="005D3423" w:rsidP="005D342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5D3423" w:rsidRPr="00D930B4" w:rsidRDefault="005D3423" w:rsidP="005D342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граждан.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56" w:history="1">
        <w:r w:rsidRPr="00D930B4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D930B4">
        <w:rPr>
          <w:rFonts w:ascii="Times New Roman" w:hAnsi="Times New Roman" w:cs="Times New Roman"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D930B4">
        <w:rPr>
          <w:rFonts w:ascii="Times New Roman" w:hAnsi="Times New Roman" w:cs="Times New Roman"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D930B4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D930B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 xml:space="preserve"> </w:t>
      </w:r>
      <w:r w:rsidRPr="00D930B4">
        <w:rPr>
          <w:bCs/>
          <w:iCs/>
          <w:sz w:val="26"/>
          <w:szCs w:val="26"/>
        </w:rPr>
        <w:t xml:space="preserve">проведения анализа документов, представленных для государственной регистрации юридических лиц </w:t>
      </w:r>
      <w:r w:rsidRPr="00D930B4">
        <w:rPr>
          <w:iCs/>
          <w:sz w:val="26"/>
          <w:szCs w:val="26"/>
        </w:rPr>
        <w:t>и индивидуальных предпринимателей</w:t>
      </w:r>
      <w:r w:rsidRPr="00D930B4">
        <w:rPr>
          <w:bCs/>
          <w:iCs/>
          <w:sz w:val="26"/>
          <w:szCs w:val="26"/>
        </w:rPr>
        <w:t>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утверждения  решений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5D3423" w:rsidRPr="00D930B4" w:rsidRDefault="005D3423" w:rsidP="005D3423">
      <w:pPr>
        <w:pStyle w:val="aa"/>
        <w:numPr>
          <w:ilvl w:val="0"/>
          <w:numId w:val="33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D930B4">
        <w:rPr>
          <w:sz w:val="26"/>
          <w:szCs w:val="26"/>
        </w:rPr>
        <w:t>подписания решений о государственной регистрации юридических лиц и индивидуальных предпринимателей;</w:t>
      </w:r>
    </w:p>
    <w:p w:rsidR="005D3423" w:rsidRPr="00D930B4" w:rsidRDefault="005D3423" w:rsidP="005D342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930B4">
        <w:rPr>
          <w:rFonts w:ascii="Times New Roman" w:hAnsi="Times New Roman" w:cs="Times New Roman"/>
          <w:bCs/>
          <w:iCs/>
          <w:sz w:val="26"/>
          <w:szCs w:val="26"/>
        </w:rPr>
        <w:t>- выполнение указаний и распоряжений начальника отдела и начальника Инспекции;</w:t>
      </w:r>
    </w:p>
    <w:p w:rsidR="005D3423" w:rsidRPr="00D930B4" w:rsidRDefault="005D3423" w:rsidP="005D3423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- взаимодействие с другими подразделениями инспекции.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D930B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D3423" w:rsidRPr="00D930B4" w:rsidRDefault="005D3423" w:rsidP="005D342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930B4">
        <w:rPr>
          <w:rFonts w:ascii="Times New Roman" w:hAnsi="Times New Roman" w:cs="Times New Roman"/>
          <w:bCs/>
          <w:iCs/>
          <w:sz w:val="26"/>
          <w:szCs w:val="26"/>
        </w:rPr>
        <w:t>- соблюдение правил эксплуатации оргтехники, не допускать к работе на технических средствах неуполномоченных лиц;</w:t>
      </w:r>
    </w:p>
    <w:p w:rsidR="005D3423" w:rsidRPr="00D930B4" w:rsidRDefault="005D3423" w:rsidP="005D3423">
      <w:pPr>
        <w:numPr>
          <w:ilvl w:val="0"/>
          <w:numId w:val="34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930B4">
        <w:rPr>
          <w:rFonts w:ascii="Times New Roman" w:hAnsi="Times New Roman" w:cs="Times New Roman"/>
          <w:bCs/>
          <w:i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5D3423" w:rsidRPr="00D930B4" w:rsidRDefault="005D3423" w:rsidP="005D3423">
      <w:pPr>
        <w:numPr>
          <w:ilvl w:val="0"/>
          <w:numId w:val="34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930B4">
        <w:rPr>
          <w:rFonts w:ascii="Times New Roman" w:hAnsi="Times New Roman" w:cs="Times New Roman"/>
          <w:bCs/>
          <w:iCs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</w:t>
      </w:r>
      <w:proofErr w:type="gramStart"/>
      <w:r w:rsidRPr="00D930B4">
        <w:rPr>
          <w:rFonts w:ascii="Times New Roman" w:hAnsi="Times New Roman" w:cs="Times New Roman"/>
          <w:bCs/>
          <w:iCs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bCs/>
          <w:iCs/>
          <w:sz w:val="26"/>
          <w:szCs w:val="26"/>
        </w:rPr>
        <w:t>оскве, Положением о юридическом отделе №4, регламентами Межрайонной ИФНС России  №46 по г.Москве, иными нормативными актами.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D930B4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Pr="00D930B4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№4.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Pr="00D930B4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16. </w:t>
      </w:r>
      <w:r w:rsidRPr="00D930B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7" w:history="1">
        <w:r w:rsidRPr="00D930B4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D930B4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58" w:history="1">
        <w:r w:rsidRPr="00D930B4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D930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930B4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D930B4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59" w:history="1">
        <w:r w:rsidRPr="00D930B4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D930B4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930B4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D930B4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 России, УФНС России по г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>оскве, инспекции.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18. </w:t>
      </w:r>
      <w:r w:rsidRPr="00D930B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D930B4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Pr="00D930B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D930B4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D930B4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D930B4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</w:t>
      </w:r>
      <w:proofErr w:type="gramStart"/>
      <w:r w:rsidRPr="00D930B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D930B4">
        <w:rPr>
          <w:rFonts w:ascii="Times New Roman" w:hAnsi="Times New Roman" w:cs="Times New Roman"/>
          <w:sz w:val="26"/>
          <w:szCs w:val="26"/>
        </w:rPr>
        <w:t xml:space="preserve">оскве: </w:t>
      </w:r>
    </w:p>
    <w:p w:rsidR="005D3423" w:rsidRPr="00D930B4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lastRenderedPageBreak/>
        <w:t>- государственная регистрация юридических лиц и индивидуальных предпринимателей;</w:t>
      </w:r>
    </w:p>
    <w:p w:rsidR="005D3423" w:rsidRPr="00D930B4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5D3423" w:rsidRPr="00D930B4" w:rsidRDefault="005D3423" w:rsidP="005D34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930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Pr="00D930B4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D930B4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930B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5D3423" w:rsidRPr="00D930B4" w:rsidRDefault="005D3423" w:rsidP="005D34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30B4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5D3423" w:rsidRPr="00D930B4" w:rsidRDefault="005D3423" w:rsidP="005D3423">
      <w:pPr>
        <w:spacing w:after="0" w:line="240" w:lineRule="auto"/>
        <w:ind w:firstLine="720"/>
        <w:jc w:val="both"/>
      </w:pPr>
      <w:r w:rsidRPr="00D930B4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5D3423" w:rsidRPr="00D930B4" w:rsidRDefault="005D3423" w:rsidP="005D342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pStyle w:val="ae"/>
        <w:rPr>
          <w:rFonts w:ascii="Times New Roman" w:hAnsi="Times New Roman" w:cs="Times New Roman"/>
        </w:rPr>
      </w:pPr>
      <w:r w:rsidRPr="00D930B4">
        <w:rPr>
          <w:rFonts w:ascii="Times New Roman" w:hAnsi="Times New Roman" w:cs="Times New Roman"/>
        </w:rPr>
        <w:t xml:space="preserve">Начальник юридического отдела №4                                      </w:t>
      </w:r>
    </w:p>
    <w:p w:rsidR="005D3423" w:rsidRPr="00D930B4" w:rsidRDefault="005D3423" w:rsidP="005D3423">
      <w:pPr>
        <w:pStyle w:val="ae"/>
        <w:rPr>
          <w:rFonts w:ascii="Times New Roman" w:hAnsi="Times New Roman" w:cs="Times New Roman"/>
        </w:rPr>
      </w:pPr>
      <w:r w:rsidRPr="00D930B4">
        <w:rPr>
          <w:rFonts w:ascii="Times New Roman" w:hAnsi="Times New Roman" w:cs="Times New Roman"/>
        </w:rPr>
        <w:t xml:space="preserve">____________________________________              ________________      </w:t>
      </w:r>
      <w:r w:rsidR="00D97D4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u w:val="single"/>
        </w:rPr>
        <w:t>_______________</w:t>
      </w:r>
      <w:r w:rsidRPr="00D930B4">
        <w:rPr>
          <w:rFonts w:ascii="Times New Roman" w:hAnsi="Times New Roman" w:cs="Times New Roman"/>
          <w:u w:val="single"/>
        </w:rPr>
        <w:t xml:space="preserve">     </w:t>
      </w:r>
    </w:p>
    <w:p w:rsidR="005D3423" w:rsidRPr="00D930B4" w:rsidRDefault="005D3423" w:rsidP="005D3423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D930B4">
        <w:rPr>
          <w:rFonts w:ascii="Times New Roman" w:hAnsi="Times New Roman"/>
          <w:sz w:val="20"/>
          <w:szCs w:val="20"/>
        </w:rPr>
        <w:t xml:space="preserve">          (наименование отдела инспекции)                                                (подпись</w:t>
      </w:r>
      <w:r w:rsidRPr="00D930B4">
        <w:rPr>
          <w:sz w:val="20"/>
          <w:szCs w:val="20"/>
        </w:rPr>
        <w:t xml:space="preserve">)                                 </w:t>
      </w:r>
      <w:r w:rsidRPr="00D930B4">
        <w:rPr>
          <w:rFonts w:ascii="Times New Roman" w:hAnsi="Times New Roman"/>
          <w:sz w:val="20"/>
          <w:szCs w:val="20"/>
        </w:rPr>
        <w:t>(ФИО)</w:t>
      </w:r>
    </w:p>
    <w:p w:rsidR="005D3423" w:rsidRPr="00D930B4" w:rsidRDefault="005D3423" w:rsidP="005D3423"/>
    <w:p w:rsidR="005D3423" w:rsidRPr="00D930B4" w:rsidRDefault="005D3423" w:rsidP="005D3423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D930B4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D930B4">
        <w:rPr>
          <w:rFonts w:ascii="Times New Roman" w:hAnsi="Times New Roman" w:cs="Times New Roman"/>
          <w:sz w:val="28"/>
          <w:szCs w:val="28"/>
        </w:rPr>
        <w:t xml:space="preserve">  ____________________    </w:t>
      </w:r>
      <w:r w:rsidR="00D97D47">
        <w:rPr>
          <w:rFonts w:ascii="Times New Roman" w:hAnsi="Times New Roman" w:cs="Times New Roman"/>
          <w:sz w:val="28"/>
          <w:szCs w:val="28"/>
        </w:rPr>
        <w:t xml:space="preserve"> </w:t>
      </w:r>
      <w:r w:rsidRPr="00D93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______________</w:t>
      </w:r>
      <w:r w:rsidRPr="00D930B4">
        <w:rPr>
          <w:rFonts w:ascii="Times New Roman" w:hAnsi="Times New Roman" w:cs="Times New Roman"/>
          <w:sz w:val="28"/>
          <w:szCs w:val="28"/>
        </w:rPr>
        <w:tab/>
      </w:r>
    </w:p>
    <w:p w:rsidR="005D3423" w:rsidRPr="00D930B4" w:rsidRDefault="005D3423" w:rsidP="005D3423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D930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3423" w:rsidRPr="00D930B4" w:rsidRDefault="005D3423" w:rsidP="005D3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5D3423" w:rsidRPr="00D930B4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8EA" w:rsidRDefault="004E78EA" w:rsidP="008F5841">
      <w:pPr>
        <w:spacing w:after="0" w:line="240" w:lineRule="auto"/>
      </w:pPr>
      <w:r>
        <w:separator/>
      </w:r>
    </w:p>
  </w:endnote>
  <w:endnote w:type="continuationSeparator" w:id="0">
    <w:p w:rsidR="004E78EA" w:rsidRDefault="004E78E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8EA" w:rsidRDefault="004E78EA" w:rsidP="008F5841">
      <w:pPr>
        <w:spacing w:after="0" w:line="240" w:lineRule="auto"/>
      </w:pPr>
      <w:r>
        <w:separator/>
      </w:r>
    </w:p>
  </w:footnote>
  <w:footnote w:type="continuationSeparator" w:id="0">
    <w:p w:rsidR="004E78EA" w:rsidRDefault="004E78E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926933"/>
      <w:docPartObj>
        <w:docPartGallery w:val="Page Numbers (Top of Page)"/>
        <w:docPartUnique/>
      </w:docPartObj>
    </w:sdtPr>
    <w:sdtContent>
      <w:p w:rsidR="002F3402" w:rsidRDefault="00550B04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C410DA">
          <w:rPr>
            <w:noProof/>
          </w:rPr>
          <w:t>48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99318"/>
      <w:docPartObj>
        <w:docPartGallery w:val="Page Numbers (Top of Page)"/>
        <w:docPartUnique/>
      </w:docPartObj>
    </w:sdtPr>
    <w:sdtContent>
      <w:p w:rsidR="005D3423" w:rsidRDefault="005D3423">
        <w:pPr>
          <w:pStyle w:val="af0"/>
          <w:jc w:val="center"/>
        </w:pPr>
        <w:fldSimple w:instr="PAGE   \* MERGEFORMAT">
          <w:r w:rsidR="00D97D47">
            <w:rPr>
              <w:noProof/>
            </w:rPr>
            <w:t>109</w:t>
          </w:r>
        </w:fldSimple>
      </w:p>
    </w:sdtContent>
  </w:sdt>
  <w:p w:rsidR="005D3423" w:rsidRDefault="005D342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7165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4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1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6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751"/>
        </w:tabs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2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22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27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232936"/>
    <w:multiLevelType w:val="hybridMultilevel"/>
    <w:tmpl w:val="70F83334"/>
    <w:lvl w:ilvl="0" w:tplc="7C44DB54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5"/>
  </w:num>
  <w:num w:numId="3">
    <w:abstractNumId w:val="17"/>
  </w:num>
  <w:num w:numId="4">
    <w:abstractNumId w:val="33"/>
  </w:num>
  <w:num w:numId="5">
    <w:abstractNumId w:val="28"/>
  </w:num>
  <w:num w:numId="6">
    <w:abstractNumId w:val="12"/>
  </w:num>
  <w:num w:numId="7">
    <w:abstractNumId w:val="10"/>
  </w:num>
  <w:num w:numId="8">
    <w:abstractNumId w:val="13"/>
  </w:num>
  <w:num w:numId="9">
    <w:abstractNumId w:val="5"/>
  </w:num>
  <w:num w:numId="10">
    <w:abstractNumId w:val="18"/>
  </w:num>
  <w:num w:numId="11">
    <w:abstractNumId w:val="1"/>
  </w:num>
  <w:num w:numId="12">
    <w:abstractNumId w:val="31"/>
  </w:num>
  <w:num w:numId="13">
    <w:abstractNumId w:val="6"/>
  </w:num>
  <w:num w:numId="14">
    <w:abstractNumId w:val="9"/>
  </w:num>
  <w:num w:numId="15">
    <w:abstractNumId w:val="27"/>
  </w:num>
  <w:num w:numId="16">
    <w:abstractNumId w:val="15"/>
  </w:num>
  <w:num w:numId="17">
    <w:abstractNumId w:val="24"/>
  </w:num>
  <w:num w:numId="18">
    <w:abstractNumId w:val="16"/>
  </w:num>
  <w:num w:numId="19">
    <w:abstractNumId w:val="19"/>
  </w:num>
  <w:num w:numId="20">
    <w:abstractNumId w:val="29"/>
  </w:num>
  <w:num w:numId="21">
    <w:abstractNumId w:val="8"/>
  </w:num>
  <w:num w:numId="22">
    <w:abstractNumId w:val="30"/>
  </w:num>
  <w:num w:numId="23">
    <w:abstractNumId w:val="2"/>
  </w:num>
  <w:num w:numId="24">
    <w:abstractNumId w:val="3"/>
  </w:num>
  <w:num w:numId="25">
    <w:abstractNumId w:val="20"/>
  </w:num>
  <w:num w:numId="26">
    <w:abstractNumId w:val="11"/>
  </w:num>
  <w:num w:numId="27">
    <w:abstractNumId w:val="7"/>
  </w:num>
  <w:num w:numId="28">
    <w:abstractNumId w:val="22"/>
  </w:num>
  <w:num w:numId="29">
    <w:abstractNumId w:val="23"/>
  </w:num>
  <w:num w:numId="30">
    <w:abstractNumId w:val="32"/>
  </w:num>
  <w:num w:numId="31">
    <w:abstractNumId w:val="14"/>
  </w:num>
  <w:num w:numId="32">
    <w:abstractNumId w:val="0"/>
  </w:num>
  <w:num w:numId="33">
    <w:abstractNumId w:val="26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250"/>
    <w:rsid w:val="000065F2"/>
    <w:rsid w:val="00046A51"/>
    <w:rsid w:val="00061854"/>
    <w:rsid w:val="00070306"/>
    <w:rsid w:val="00080FCA"/>
    <w:rsid w:val="000822E9"/>
    <w:rsid w:val="000925BC"/>
    <w:rsid w:val="00094B12"/>
    <w:rsid w:val="000B7392"/>
    <w:rsid w:val="000C5DEF"/>
    <w:rsid w:val="001154F0"/>
    <w:rsid w:val="00131828"/>
    <w:rsid w:val="00135717"/>
    <w:rsid w:val="0015700E"/>
    <w:rsid w:val="00170539"/>
    <w:rsid w:val="00170891"/>
    <w:rsid w:val="00181250"/>
    <w:rsid w:val="001A3A20"/>
    <w:rsid w:val="00217D41"/>
    <w:rsid w:val="00222CFA"/>
    <w:rsid w:val="0024581C"/>
    <w:rsid w:val="00281252"/>
    <w:rsid w:val="002A4157"/>
    <w:rsid w:val="002B0B0C"/>
    <w:rsid w:val="002B3F47"/>
    <w:rsid w:val="002C0E1B"/>
    <w:rsid w:val="002C3322"/>
    <w:rsid w:val="002E46C3"/>
    <w:rsid w:val="002E71D0"/>
    <w:rsid w:val="002F3402"/>
    <w:rsid w:val="002F5D36"/>
    <w:rsid w:val="0031218B"/>
    <w:rsid w:val="0033285B"/>
    <w:rsid w:val="00335028"/>
    <w:rsid w:val="003868A9"/>
    <w:rsid w:val="003A338D"/>
    <w:rsid w:val="003A7518"/>
    <w:rsid w:val="003C4A8B"/>
    <w:rsid w:val="00400FE7"/>
    <w:rsid w:val="004126A7"/>
    <w:rsid w:val="004215B5"/>
    <w:rsid w:val="00421A4E"/>
    <w:rsid w:val="004240B5"/>
    <w:rsid w:val="00447738"/>
    <w:rsid w:val="00447E31"/>
    <w:rsid w:val="00496B68"/>
    <w:rsid w:val="004C7D82"/>
    <w:rsid w:val="004E78EA"/>
    <w:rsid w:val="00501CF9"/>
    <w:rsid w:val="005108FF"/>
    <w:rsid w:val="005133BF"/>
    <w:rsid w:val="00550B04"/>
    <w:rsid w:val="00562D1A"/>
    <w:rsid w:val="0057547E"/>
    <w:rsid w:val="00596076"/>
    <w:rsid w:val="005B1A5A"/>
    <w:rsid w:val="005B476B"/>
    <w:rsid w:val="005B6634"/>
    <w:rsid w:val="005C2C00"/>
    <w:rsid w:val="005C3ED8"/>
    <w:rsid w:val="005D3423"/>
    <w:rsid w:val="00611D70"/>
    <w:rsid w:val="00617111"/>
    <w:rsid w:val="00620140"/>
    <w:rsid w:val="006248FE"/>
    <w:rsid w:val="006272C0"/>
    <w:rsid w:val="0065408E"/>
    <w:rsid w:val="0069265D"/>
    <w:rsid w:val="006C4A2F"/>
    <w:rsid w:val="006F3D4E"/>
    <w:rsid w:val="007216F2"/>
    <w:rsid w:val="00766A04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B796D"/>
    <w:rsid w:val="008C238A"/>
    <w:rsid w:val="008C3D44"/>
    <w:rsid w:val="008D506D"/>
    <w:rsid w:val="008D53C5"/>
    <w:rsid w:val="008D75CB"/>
    <w:rsid w:val="008F0282"/>
    <w:rsid w:val="008F5841"/>
    <w:rsid w:val="00915EBE"/>
    <w:rsid w:val="00921AB2"/>
    <w:rsid w:val="00926DDF"/>
    <w:rsid w:val="00990DB2"/>
    <w:rsid w:val="009F40A3"/>
    <w:rsid w:val="009F4308"/>
    <w:rsid w:val="00A14360"/>
    <w:rsid w:val="00A1545E"/>
    <w:rsid w:val="00A331C2"/>
    <w:rsid w:val="00A333C9"/>
    <w:rsid w:val="00A6393B"/>
    <w:rsid w:val="00B00627"/>
    <w:rsid w:val="00B02368"/>
    <w:rsid w:val="00B100DA"/>
    <w:rsid w:val="00B12617"/>
    <w:rsid w:val="00B12B9B"/>
    <w:rsid w:val="00B272D9"/>
    <w:rsid w:val="00B3730B"/>
    <w:rsid w:val="00B40ED3"/>
    <w:rsid w:val="00B6683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410DA"/>
    <w:rsid w:val="00C64EC5"/>
    <w:rsid w:val="00C804C9"/>
    <w:rsid w:val="00C83556"/>
    <w:rsid w:val="00C85D19"/>
    <w:rsid w:val="00CB73A4"/>
    <w:rsid w:val="00CC7D7D"/>
    <w:rsid w:val="00CF467D"/>
    <w:rsid w:val="00D053D8"/>
    <w:rsid w:val="00D2644B"/>
    <w:rsid w:val="00D418A0"/>
    <w:rsid w:val="00D70E3C"/>
    <w:rsid w:val="00D97D47"/>
    <w:rsid w:val="00DF06E7"/>
    <w:rsid w:val="00E23ECB"/>
    <w:rsid w:val="00E30D19"/>
    <w:rsid w:val="00E4302F"/>
    <w:rsid w:val="00E55C28"/>
    <w:rsid w:val="00EC2646"/>
    <w:rsid w:val="00EC7463"/>
    <w:rsid w:val="00F17B7F"/>
    <w:rsid w:val="00F50123"/>
    <w:rsid w:val="00F51BE3"/>
    <w:rsid w:val="00F83116"/>
    <w:rsid w:val="00F85F8D"/>
    <w:rsid w:val="00FA31D5"/>
    <w:rsid w:val="00FB05CD"/>
    <w:rsid w:val="00FC0484"/>
    <w:rsid w:val="00FC44A9"/>
    <w:rsid w:val="00FD5625"/>
    <w:rsid w:val="00FE224B"/>
    <w:rsid w:val="00FE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501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501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E413F3A0E20077B166AD8BF0C5C7BA6B168C0A6516B0A05264FFF9A70A929718A16BE3BFCDC8229R1FCL" TargetMode="External"/><Relationship Id="rId18" Type="http://schemas.openxmlformats.org/officeDocument/2006/relationships/hyperlink" Target="garantF1://84842.1000" TargetMode="External"/><Relationship Id="rId26" Type="http://schemas.openxmlformats.org/officeDocument/2006/relationships/hyperlink" Target="garantF1://84842.1000" TargetMode="External"/><Relationship Id="rId39" Type="http://schemas.openxmlformats.org/officeDocument/2006/relationships/hyperlink" Target="consultantplus://offline/ref=9E413F3A0E20077B166AD8BF0C5C7BA6B168C0A6516B0A05264FFF9A70A929718A16BE3BFCDC8229R1FCL" TargetMode="Externa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34" Type="http://schemas.openxmlformats.org/officeDocument/2006/relationships/hyperlink" Target="consultantplus://offline/ref=81249F02D92CA91AE81483655C252D449D9B12EFE86BB994FA6742F6E655911E3903C73E245A759Bi918H" TargetMode="External"/><Relationship Id="rId42" Type="http://schemas.openxmlformats.org/officeDocument/2006/relationships/hyperlink" Target="garantF1://12036354.18" TargetMode="External"/><Relationship Id="rId47" Type="http://schemas.openxmlformats.org/officeDocument/2006/relationships/hyperlink" Target="consultantplus://offline/ref=81249F02D92CA91AE81483655C252D449D9B12EFE86BB994FA6742F6E655911E3903C73E245A759Bi918H" TargetMode="External"/><Relationship Id="rId50" Type="http://schemas.openxmlformats.org/officeDocument/2006/relationships/hyperlink" Target="garantF1://84842.0" TargetMode="External"/><Relationship Id="rId55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29" Type="http://schemas.openxmlformats.org/officeDocument/2006/relationships/header" Target="header2.xml"/><Relationship Id="rId41" Type="http://schemas.openxmlformats.org/officeDocument/2006/relationships/hyperlink" Target="garantF1://84842.0" TargetMode="External"/><Relationship Id="rId54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84842.0" TargetMode="External"/><Relationship Id="rId37" Type="http://schemas.openxmlformats.org/officeDocument/2006/relationships/hyperlink" Target="garantF1://84842.0" TargetMode="External"/><Relationship Id="rId40" Type="http://schemas.openxmlformats.org/officeDocument/2006/relationships/hyperlink" Target="garantF1://84842.1000" TargetMode="External"/><Relationship Id="rId45" Type="http://schemas.openxmlformats.org/officeDocument/2006/relationships/hyperlink" Target="garantF1://84842.0" TargetMode="External"/><Relationship Id="rId53" Type="http://schemas.openxmlformats.org/officeDocument/2006/relationships/hyperlink" Target="garantF1://84842.1000" TargetMode="External"/><Relationship Id="rId58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23" Type="http://schemas.openxmlformats.org/officeDocument/2006/relationships/hyperlink" Target="garantF1://84842.0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hyperlink" Target="garantF1://84842.1000" TargetMode="External"/><Relationship Id="rId49" Type="http://schemas.openxmlformats.org/officeDocument/2006/relationships/hyperlink" Target="garantF1://84842.1000" TargetMode="External"/><Relationship Id="rId57" Type="http://schemas.openxmlformats.org/officeDocument/2006/relationships/hyperlink" Target="garantF1://84842.1000" TargetMode="External"/><Relationship Id="rId61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19" Type="http://schemas.openxmlformats.org/officeDocument/2006/relationships/hyperlink" Target="garantF1://84842.0" TargetMode="External"/><Relationship Id="rId31" Type="http://schemas.openxmlformats.org/officeDocument/2006/relationships/hyperlink" Target="garantF1://84842.1000" TargetMode="External"/><Relationship Id="rId44" Type="http://schemas.openxmlformats.org/officeDocument/2006/relationships/hyperlink" Target="garantF1://84842.1000" TargetMode="External"/><Relationship Id="rId52" Type="http://schemas.openxmlformats.org/officeDocument/2006/relationships/hyperlink" Target="consultantplus://offline/ref=9E413F3A0E20077B166AD8BF0C5C7BA6B168C0A6516B0A05264FFF9A70A929718A16BE3BFCDC8229R1FC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hyperlink" Target="consultantplus://offline/ref=9E413F3A0E20077B166AD8BF0C5C7BA6B168C0A6516B0A05264FFF9A70A929718A16BE3BFCDC8229R1FCL" TargetMode="External"/><Relationship Id="rId35" Type="http://schemas.openxmlformats.org/officeDocument/2006/relationships/hyperlink" Target="consultantplus://offline/ref=9E413F3A0E20077B166AD8BF0C5C7BA6B168C0A6516B0A05264FFF9A70A929718A16BE3BFCDC8229R1FCL" TargetMode="External"/><Relationship Id="rId43" Type="http://schemas.openxmlformats.org/officeDocument/2006/relationships/hyperlink" Target="consultantplus://offline/ref=9E413F3A0E20077B166AD8BF0C5C7BA6B168C0A6516B0A05264FFF9A70A929718A16BE3BFCDC8229R1FCL" TargetMode="External"/><Relationship Id="rId48" Type="http://schemas.openxmlformats.org/officeDocument/2006/relationships/hyperlink" Target="consultantplus://offline/ref=9E413F3A0E20077B166AD8BF0C5C7BA6B168C0A6516B0A05264FFF9A70A929718A16BE3BFCDC8229R1FCL" TargetMode="External"/><Relationship Id="rId56" Type="http://schemas.openxmlformats.org/officeDocument/2006/relationships/hyperlink" Target="consultantplus://offline/ref=9E413F3A0E20077B166AD8BF0C5C7BA6B168C0A6516B0A05264FFF9A70A929718A16BE3BFCDC8229R1FCL" TargetMode="External"/><Relationship Id="rId8" Type="http://schemas.openxmlformats.org/officeDocument/2006/relationships/header" Target="header1.xml"/><Relationship Id="rId51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9E413F3A0E20077B166AD8BF0C5C7BA6B168C0A6516B0A05264FFF9A70A929718A16BE3BFCDC8229R1FCL" TargetMode="External"/><Relationship Id="rId25" Type="http://schemas.openxmlformats.org/officeDocument/2006/relationships/hyperlink" Target="consultantplus://offline/ref=9E413F3A0E20077B166AD8BF0C5C7BA6B168C0A6516B0A05264FFF9A70A929718A16BE3BFCDC8229R1FCL" TargetMode="External"/><Relationship Id="rId33" Type="http://schemas.openxmlformats.org/officeDocument/2006/relationships/hyperlink" Target="garantF1://12036354.18" TargetMode="External"/><Relationship Id="rId38" Type="http://schemas.openxmlformats.org/officeDocument/2006/relationships/hyperlink" Target="garantF1://12036354.18" TargetMode="External"/><Relationship Id="rId46" Type="http://schemas.openxmlformats.org/officeDocument/2006/relationships/hyperlink" Target="garantF1://12036354.18" TargetMode="External"/><Relationship Id="rId59" Type="http://schemas.openxmlformats.org/officeDocument/2006/relationships/hyperlink" Target="garantF1://12036354.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047AE-6C88-466C-B470-5BC9E9FC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9</TotalTime>
  <Pages>109</Pages>
  <Words>45123</Words>
  <Characters>257206</Characters>
  <Application>Microsoft Office Word</Application>
  <DocSecurity>0</DocSecurity>
  <Lines>2143</Lines>
  <Paragraphs>603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7746-01-018</dc:creator>
  <cp:lastModifiedBy>7746-01-186</cp:lastModifiedBy>
  <cp:revision>6</cp:revision>
  <cp:lastPrinted>2017-12-13T08:11:00Z</cp:lastPrinted>
  <dcterms:created xsi:type="dcterms:W3CDTF">2018-08-21T11:47:00Z</dcterms:created>
  <dcterms:modified xsi:type="dcterms:W3CDTF">2018-08-21T11:56:00Z</dcterms:modified>
</cp:coreProperties>
</file>